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49438A" w14:textId="77777777" w:rsidR="00595105" w:rsidRDefault="00595105" w:rsidP="003866A9">
      <w:bookmarkStart w:id="0" w:name="_GoBack"/>
      <w:bookmarkEnd w:id="0"/>
    </w:p>
    <w:p w14:paraId="60B0EF9B" w14:textId="77777777" w:rsidR="00E167AD" w:rsidRDefault="00E167AD" w:rsidP="003866A9"/>
    <w:p w14:paraId="7EE4EB6A" w14:textId="77777777" w:rsidR="00E167AD" w:rsidRDefault="00E167AD" w:rsidP="003866A9"/>
    <w:p w14:paraId="2F28471B" w14:textId="77777777" w:rsidR="00E167AD" w:rsidRDefault="00E167AD" w:rsidP="003866A9"/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D05DCF6AFC784BF09A63820616755E7E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373CAB8E" w14:textId="77777777" w:rsidR="00E167AD" w:rsidRDefault="00C53115" w:rsidP="00E167AD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Zahtjev za promjene</w:t>
          </w:r>
        </w:p>
      </w:sdtContent>
    </w:sdt>
    <w:p w14:paraId="2D8E2AC6" w14:textId="483D150A" w:rsidR="003F750B" w:rsidRDefault="00E167AD" w:rsidP="003F750B">
      <w:pPr>
        <w:ind w:left="5664" w:firstLine="708"/>
        <w:jc w:val="center"/>
        <w:rPr>
          <w:rFonts w:cs="Calibri"/>
          <w:b/>
          <w:sz w:val="28"/>
          <w:szCs w:val="28"/>
        </w:rPr>
      </w:pPr>
      <w:r w:rsidRPr="00E167AD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771847040"/>
          <w:placeholder>
            <w:docPart w:val="6BBE5FDE7C814222BEF23B25E97B6403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97122A">
            <w:rPr>
              <w:b/>
              <w:sz w:val="40"/>
              <w:szCs w:val="40"/>
            </w:rPr>
            <w:t>L6_PP_O9</w:t>
          </w:r>
        </w:sdtContent>
      </w:sdt>
    </w:p>
    <w:p w14:paraId="420BACA5" w14:textId="77777777" w:rsidR="003F750B" w:rsidRDefault="003F750B">
      <w:pPr>
        <w:spacing w:after="0" w:line="240" w:lineRule="auto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br w:type="page"/>
      </w:r>
    </w:p>
    <w:p w14:paraId="54EB110E" w14:textId="77777777" w:rsidR="003F750B" w:rsidRPr="003F750B" w:rsidRDefault="003F750B" w:rsidP="003F750B">
      <w:pPr>
        <w:jc w:val="center"/>
        <w:rPr>
          <w:rFonts w:cs="Calibri"/>
          <w:b/>
          <w:sz w:val="28"/>
          <w:szCs w:val="28"/>
        </w:rPr>
      </w:pPr>
      <w:r w:rsidRPr="003F750B">
        <w:rPr>
          <w:rFonts w:cs="Calibri"/>
          <w:b/>
          <w:sz w:val="28"/>
          <w:szCs w:val="28"/>
        </w:rPr>
        <w:lastRenderedPageBreak/>
        <w:t xml:space="preserve">ZAHTJEV ZA </w:t>
      </w:r>
      <w:r w:rsidR="00C53115" w:rsidRPr="003F750B">
        <w:rPr>
          <w:rFonts w:cs="Calibri"/>
          <w:b/>
          <w:sz w:val="28"/>
          <w:szCs w:val="28"/>
        </w:rPr>
        <w:t>PROMJEN</w:t>
      </w:r>
      <w:r w:rsidR="00C53115">
        <w:rPr>
          <w:rFonts w:cs="Calibri"/>
          <w:b/>
          <w:sz w:val="28"/>
          <w:szCs w:val="28"/>
        </w:rPr>
        <w:t>E</w:t>
      </w:r>
    </w:p>
    <w:p w14:paraId="58FA1B21" w14:textId="77777777" w:rsidR="003F750B" w:rsidRPr="003F750B" w:rsidRDefault="003F750B" w:rsidP="003F750B">
      <w:pPr>
        <w:spacing w:after="120" w:line="320" w:lineRule="exact"/>
        <w:ind w:left="357" w:hanging="357"/>
        <w:jc w:val="center"/>
        <w:rPr>
          <w:rFonts w:cs="Calibri"/>
          <w:b/>
          <w:sz w:val="28"/>
          <w:szCs w:val="28"/>
        </w:rPr>
      </w:pPr>
      <w:r w:rsidRPr="003F750B">
        <w:rPr>
          <w:rFonts w:cs="Calibri"/>
          <w:b/>
          <w:sz w:val="28"/>
          <w:szCs w:val="28"/>
        </w:rPr>
        <w:t xml:space="preserve">ZA </w:t>
      </w:r>
      <w:r w:rsidR="00676E63">
        <w:rPr>
          <w:rFonts w:cs="Calibri"/>
          <w:b/>
          <w:sz w:val="28"/>
          <w:szCs w:val="28"/>
        </w:rPr>
        <w:t>ULAGANJA</w:t>
      </w:r>
      <w:r w:rsidR="00676E63" w:rsidRPr="003F750B">
        <w:rPr>
          <w:rFonts w:cs="Calibri"/>
          <w:b/>
          <w:sz w:val="28"/>
          <w:szCs w:val="28"/>
        </w:rPr>
        <w:t xml:space="preserve"> </w:t>
      </w:r>
      <w:r w:rsidRPr="003F750B">
        <w:rPr>
          <w:rFonts w:cs="Calibri"/>
          <w:b/>
          <w:sz w:val="28"/>
          <w:szCs w:val="28"/>
        </w:rPr>
        <w:t>U SEKTORU VINA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3F750B" w:rsidRPr="003F750B" w14:paraId="32E2D567" w14:textId="77777777" w:rsidTr="003B56B7">
        <w:tc>
          <w:tcPr>
            <w:tcW w:w="9180" w:type="dxa"/>
          </w:tcPr>
          <w:p w14:paraId="0DEFA10D" w14:textId="77777777" w:rsidR="003F750B" w:rsidRPr="003F750B" w:rsidRDefault="003F750B" w:rsidP="003F750B">
            <w:pPr>
              <w:spacing w:after="120" w:line="320" w:lineRule="exact"/>
              <w:ind w:left="357" w:hanging="357"/>
              <w:jc w:val="both"/>
              <w:rPr>
                <w:rFonts w:cs="Calibri"/>
                <w:b/>
                <w:i/>
              </w:rPr>
            </w:pPr>
            <w:r w:rsidRPr="003F750B">
              <w:rPr>
                <w:rFonts w:cs="Calibri"/>
                <w:b/>
                <w:i/>
              </w:rPr>
              <w:t>OPĆE NAPOMENE:</w:t>
            </w:r>
          </w:p>
          <w:p w14:paraId="3D021DF4" w14:textId="77777777" w:rsidR="003F750B" w:rsidRPr="003F750B" w:rsidRDefault="003F750B" w:rsidP="003F750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i/>
              </w:rPr>
            </w:pPr>
            <w:r w:rsidRPr="003F750B">
              <w:rPr>
                <w:i/>
              </w:rPr>
              <w:t>Obrazac popunite čitko velikim tiskanim slovima</w:t>
            </w:r>
          </w:p>
          <w:p w14:paraId="1543F641" w14:textId="77777777" w:rsidR="003F750B" w:rsidRPr="003F750B" w:rsidRDefault="003F750B" w:rsidP="003F750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i/>
              </w:rPr>
            </w:pPr>
            <w:r w:rsidRPr="003F750B">
              <w:rPr>
                <w:i/>
              </w:rPr>
              <w:t>Obrazac treba biti popunjen bez upotrebe korektora, bez ispravaka i bez promjene podataka</w:t>
            </w:r>
          </w:p>
          <w:p w14:paraId="6B4AE291" w14:textId="77777777" w:rsidR="003F750B" w:rsidRPr="003F750B" w:rsidRDefault="003F750B" w:rsidP="003F750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i/>
              </w:rPr>
            </w:pPr>
            <w:r w:rsidRPr="003F750B">
              <w:rPr>
                <w:i/>
              </w:rPr>
              <w:t>Zahtjev treba biti potpisan  i ovjeren (OPG su ga obavezna samo potpisati) od podnositelja..</w:t>
            </w:r>
          </w:p>
        </w:tc>
      </w:tr>
    </w:tbl>
    <w:p w14:paraId="4321ACA8" w14:textId="77777777" w:rsidR="003F750B" w:rsidRPr="003F750B" w:rsidRDefault="003F750B" w:rsidP="003F750B">
      <w:pPr>
        <w:spacing w:after="120" w:line="320" w:lineRule="exact"/>
        <w:ind w:left="357" w:hanging="357"/>
        <w:rPr>
          <w:rFonts w:cs="Calibri"/>
        </w:rPr>
      </w:pPr>
    </w:p>
    <w:p w14:paraId="7DE97382" w14:textId="77777777" w:rsidR="003F750B" w:rsidRDefault="003F750B" w:rsidP="003F750B">
      <w:pPr>
        <w:spacing w:after="120" w:line="320" w:lineRule="exact"/>
        <w:ind w:left="357" w:hanging="357"/>
        <w:rPr>
          <w:rFonts w:cs="Calibri"/>
          <w:b/>
        </w:rPr>
      </w:pPr>
      <w:r w:rsidRPr="003F750B">
        <w:rPr>
          <w:rFonts w:cs="Calibri"/>
          <w:b/>
        </w:rPr>
        <w:t>DIO A_PODACI O PODNOSITELJU ZAHTJEVA</w:t>
      </w:r>
    </w:p>
    <w:tbl>
      <w:tblPr>
        <w:tblStyle w:val="TableGrid"/>
        <w:tblW w:w="0" w:type="auto"/>
        <w:tblInd w:w="-34" w:type="dxa"/>
        <w:tblLook w:val="04A0" w:firstRow="1" w:lastRow="0" w:firstColumn="1" w:lastColumn="0" w:noHBand="0" w:noVBand="1"/>
      </w:tblPr>
      <w:tblGrid>
        <w:gridCol w:w="3119"/>
        <w:gridCol w:w="6203"/>
      </w:tblGrid>
      <w:tr w:rsidR="005E5607" w14:paraId="67AEA842" w14:textId="77777777" w:rsidTr="003B56B7">
        <w:tc>
          <w:tcPr>
            <w:tcW w:w="3119" w:type="dxa"/>
          </w:tcPr>
          <w:p w14:paraId="00013133" w14:textId="77777777" w:rsidR="005E5607" w:rsidRDefault="005E5607" w:rsidP="003F750B">
            <w:pPr>
              <w:spacing w:after="120" w:line="320" w:lineRule="exact"/>
              <w:rPr>
                <w:rFonts w:cs="Calibri"/>
              </w:rPr>
            </w:pPr>
            <w:r>
              <w:rPr>
                <w:rFonts w:cs="Calibri"/>
              </w:rPr>
              <w:t>Naziv korisnika:</w:t>
            </w:r>
          </w:p>
        </w:tc>
        <w:tc>
          <w:tcPr>
            <w:tcW w:w="6203" w:type="dxa"/>
          </w:tcPr>
          <w:p w14:paraId="48C92574" w14:textId="77777777" w:rsidR="005E5607" w:rsidRDefault="005E5607" w:rsidP="003F750B">
            <w:pPr>
              <w:spacing w:after="120" w:line="320" w:lineRule="exact"/>
              <w:rPr>
                <w:rFonts w:cs="Calibri"/>
              </w:rPr>
            </w:pPr>
          </w:p>
        </w:tc>
      </w:tr>
      <w:tr w:rsidR="005E5607" w14:paraId="0BB67D81" w14:textId="77777777" w:rsidTr="003B56B7">
        <w:tc>
          <w:tcPr>
            <w:tcW w:w="3119" w:type="dxa"/>
          </w:tcPr>
          <w:p w14:paraId="3279E0DE" w14:textId="77777777" w:rsidR="005E5607" w:rsidRDefault="005E5607" w:rsidP="003F750B">
            <w:pPr>
              <w:spacing w:after="120" w:line="320" w:lineRule="exact"/>
              <w:rPr>
                <w:rFonts w:cs="Calibri"/>
              </w:rPr>
            </w:pPr>
            <w:r>
              <w:rPr>
                <w:rFonts w:cs="Calibri"/>
              </w:rPr>
              <w:t>Adresa korisnika:</w:t>
            </w:r>
          </w:p>
        </w:tc>
        <w:tc>
          <w:tcPr>
            <w:tcW w:w="6203" w:type="dxa"/>
          </w:tcPr>
          <w:p w14:paraId="08B465EA" w14:textId="77777777" w:rsidR="005E5607" w:rsidRDefault="005E5607" w:rsidP="003F750B">
            <w:pPr>
              <w:spacing w:after="120" w:line="320" w:lineRule="exact"/>
              <w:rPr>
                <w:rFonts w:cs="Calibri"/>
              </w:rPr>
            </w:pPr>
          </w:p>
        </w:tc>
      </w:tr>
      <w:tr w:rsidR="005E5607" w14:paraId="229FECB8" w14:textId="77777777" w:rsidTr="003B56B7">
        <w:tc>
          <w:tcPr>
            <w:tcW w:w="3119" w:type="dxa"/>
          </w:tcPr>
          <w:p w14:paraId="72F979E1" w14:textId="77777777" w:rsidR="005E5607" w:rsidRDefault="005E5607" w:rsidP="003F750B">
            <w:pPr>
              <w:spacing w:after="120" w:line="320" w:lineRule="exact"/>
              <w:rPr>
                <w:rFonts w:cs="Calibri"/>
              </w:rPr>
            </w:pPr>
            <w:r>
              <w:rPr>
                <w:rFonts w:cs="Calibri"/>
              </w:rPr>
              <w:t>OIB korisnika:</w:t>
            </w:r>
          </w:p>
        </w:tc>
        <w:tc>
          <w:tcPr>
            <w:tcW w:w="6203" w:type="dxa"/>
          </w:tcPr>
          <w:p w14:paraId="67C59988" w14:textId="77777777" w:rsidR="005E5607" w:rsidRDefault="005E5607" w:rsidP="003F750B">
            <w:pPr>
              <w:spacing w:after="120" w:line="320" w:lineRule="exact"/>
              <w:rPr>
                <w:rFonts w:cs="Calibri"/>
              </w:rPr>
            </w:pPr>
          </w:p>
        </w:tc>
      </w:tr>
      <w:tr w:rsidR="005E5607" w14:paraId="5B3191F5" w14:textId="77777777" w:rsidTr="003B56B7">
        <w:tc>
          <w:tcPr>
            <w:tcW w:w="3119" w:type="dxa"/>
          </w:tcPr>
          <w:p w14:paraId="6C49216A" w14:textId="77777777" w:rsidR="005E5607" w:rsidRDefault="005E5607" w:rsidP="003F750B">
            <w:pPr>
              <w:spacing w:after="120" w:line="320" w:lineRule="exact"/>
              <w:rPr>
                <w:rFonts w:cs="Calibri"/>
              </w:rPr>
            </w:pPr>
            <w:r>
              <w:rPr>
                <w:rFonts w:cs="Calibri"/>
              </w:rPr>
              <w:t>Odgovorna osoba:</w:t>
            </w:r>
          </w:p>
        </w:tc>
        <w:tc>
          <w:tcPr>
            <w:tcW w:w="6203" w:type="dxa"/>
          </w:tcPr>
          <w:p w14:paraId="4C93BFCA" w14:textId="77777777" w:rsidR="005E5607" w:rsidRDefault="005E5607" w:rsidP="003F750B">
            <w:pPr>
              <w:spacing w:after="120" w:line="320" w:lineRule="exact"/>
              <w:rPr>
                <w:rFonts w:cs="Calibri"/>
              </w:rPr>
            </w:pPr>
          </w:p>
        </w:tc>
      </w:tr>
    </w:tbl>
    <w:p w14:paraId="17B93B39" w14:textId="77777777" w:rsidR="003F750B" w:rsidRPr="003F750B" w:rsidRDefault="00A60193" w:rsidP="003F750B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pict w14:anchorId="4AD2D03A">
          <v:rect id="_x0000_i1027" style="width:0;height:1.5pt" o:hralign="center" o:hrstd="t" o:hr="t" fillcolor="#a0a0a0" stroked="f"/>
        </w:pict>
      </w:r>
    </w:p>
    <w:p w14:paraId="2AB539B9" w14:textId="77777777" w:rsidR="003F750B" w:rsidRPr="003F750B" w:rsidRDefault="003F750B" w:rsidP="003F750B">
      <w:pPr>
        <w:spacing w:after="120" w:line="320" w:lineRule="exact"/>
        <w:ind w:left="357" w:hanging="357"/>
        <w:rPr>
          <w:rFonts w:cs="Calibri"/>
          <w:b/>
        </w:rPr>
      </w:pPr>
      <w:r w:rsidRPr="003F750B">
        <w:rPr>
          <w:rFonts w:cs="Calibri"/>
          <w:b/>
        </w:rPr>
        <w:t>DIO B_PODACI O IZDANOJ ODLUCI O ODOBRENJU PROJEKTA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237"/>
      </w:tblGrid>
      <w:tr w:rsidR="003F750B" w:rsidRPr="003F750B" w14:paraId="6E448914" w14:textId="77777777" w:rsidTr="003B56B7">
        <w:tc>
          <w:tcPr>
            <w:tcW w:w="3085" w:type="dxa"/>
          </w:tcPr>
          <w:p w14:paraId="05744222" w14:textId="77777777" w:rsidR="003F750B" w:rsidRPr="003F750B" w:rsidRDefault="003F750B" w:rsidP="003B56B7">
            <w:pPr>
              <w:spacing w:after="120" w:line="320" w:lineRule="exact"/>
              <w:rPr>
                <w:rFonts w:cs="Calibri"/>
              </w:rPr>
            </w:pPr>
            <w:r w:rsidRPr="003F750B">
              <w:rPr>
                <w:rFonts w:cs="Calibri"/>
              </w:rPr>
              <w:t>KLASA predmeta:</w:t>
            </w:r>
          </w:p>
        </w:tc>
        <w:tc>
          <w:tcPr>
            <w:tcW w:w="6237" w:type="dxa"/>
          </w:tcPr>
          <w:p w14:paraId="5819BBC0" w14:textId="77777777" w:rsidR="003F750B" w:rsidRPr="003F750B" w:rsidRDefault="003F750B" w:rsidP="003F750B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3F750B" w:rsidRPr="003F750B" w14:paraId="3DD88071" w14:textId="77777777" w:rsidTr="003B56B7">
        <w:tc>
          <w:tcPr>
            <w:tcW w:w="3085" w:type="dxa"/>
          </w:tcPr>
          <w:p w14:paraId="564BC1FF" w14:textId="77777777" w:rsidR="003F750B" w:rsidRPr="003F750B" w:rsidRDefault="003F750B" w:rsidP="003B56B7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3F750B">
              <w:rPr>
                <w:rFonts w:cs="Calibri"/>
              </w:rPr>
              <w:t>Datum izdavanja odluke:</w:t>
            </w:r>
          </w:p>
        </w:tc>
        <w:tc>
          <w:tcPr>
            <w:tcW w:w="6237" w:type="dxa"/>
          </w:tcPr>
          <w:p w14:paraId="335E25AF" w14:textId="77777777" w:rsidR="003F750B" w:rsidRPr="003F750B" w:rsidRDefault="003F750B" w:rsidP="003F750B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3F750B" w:rsidRPr="003F750B" w14:paraId="1F6C06ED" w14:textId="77777777" w:rsidTr="003B56B7">
        <w:tc>
          <w:tcPr>
            <w:tcW w:w="3085" w:type="dxa"/>
          </w:tcPr>
          <w:p w14:paraId="35C44F09" w14:textId="77777777" w:rsidR="003F750B" w:rsidRPr="003F750B" w:rsidRDefault="003F750B" w:rsidP="003B56B7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3F750B">
              <w:rPr>
                <w:rFonts w:cs="Calibri"/>
              </w:rPr>
              <w:t>Odobreni iznos potpore:</w:t>
            </w:r>
          </w:p>
        </w:tc>
        <w:tc>
          <w:tcPr>
            <w:tcW w:w="6237" w:type="dxa"/>
          </w:tcPr>
          <w:p w14:paraId="4718D9E5" w14:textId="77777777" w:rsidR="003F750B" w:rsidRPr="003F750B" w:rsidRDefault="003F750B" w:rsidP="003F750B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3F750B">
              <w:rPr>
                <w:rFonts w:cs="Calibri"/>
              </w:rPr>
              <w:t>HRK</w:t>
            </w:r>
          </w:p>
        </w:tc>
      </w:tr>
    </w:tbl>
    <w:p w14:paraId="0E5278AF" w14:textId="77777777" w:rsidR="003F750B" w:rsidRPr="003F750B" w:rsidRDefault="00A60193" w:rsidP="003F750B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pict w14:anchorId="148B23D4">
          <v:rect id="_x0000_i1028" style="width:0;height:1.5pt" o:hralign="center" o:hrstd="t" o:hr="t" fillcolor="#a0a0a0" stroked="f"/>
        </w:pict>
      </w:r>
    </w:p>
    <w:p w14:paraId="568DE7CD" w14:textId="77777777" w:rsidR="003F750B" w:rsidRPr="003F750B" w:rsidRDefault="003F750B" w:rsidP="003F750B">
      <w:pPr>
        <w:spacing w:after="120" w:line="320" w:lineRule="exact"/>
        <w:ind w:left="357" w:hanging="357"/>
        <w:rPr>
          <w:rFonts w:cs="Calibri"/>
          <w:b/>
        </w:rPr>
      </w:pPr>
      <w:r w:rsidRPr="003F750B">
        <w:rPr>
          <w:rFonts w:cs="Calibri"/>
          <w:b/>
        </w:rPr>
        <w:t>DIO C_PRIJEDLOG PROMJENA KOJE UTJEČU NA PROJEKT</w:t>
      </w:r>
    </w:p>
    <w:p w14:paraId="1D02973D" w14:textId="77777777" w:rsidR="001B777B" w:rsidRDefault="003F750B" w:rsidP="001B777B">
      <w:pPr>
        <w:spacing w:after="120" w:line="320" w:lineRule="exact"/>
        <w:ind w:left="357" w:hanging="357"/>
        <w:rPr>
          <w:rFonts w:cs="Calibri"/>
          <w:b/>
        </w:rPr>
      </w:pPr>
      <w:r w:rsidRPr="003F750B">
        <w:rPr>
          <w:rFonts w:cs="Calibri"/>
          <w:b/>
        </w:rPr>
        <w:t>Tražena promjena odnosi se na</w:t>
      </w:r>
      <w:r w:rsidR="00065265">
        <w:rPr>
          <w:rFonts w:cs="Calibri"/>
          <w:b/>
        </w:rPr>
        <w:t xml:space="preserve"> </w:t>
      </w:r>
      <w:r w:rsidR="00065265" w:rsidRPr="00065265">
        <w:rPr>
          <w:rFonts w:cs="Calibri"/>
          <w:b/>
          <w:i/>
        </w:rPr>
        <w:t>(zaokružiti)</w:t>
      </w:r>
      <w:r w:rsidRPr="003F750B">
        <w:rPr>
          <w:rFonts w:cs="Calibri"/>
          <w:b/>
        </w:rPr>
        <w:t>:</w:t>
      </w:r>
    </w:p>
    <w:p w14:paraId="0770CAFE" w14:textId="77777777" w:rsidR="00A04676" w:rsidRDefault="00A04676" w:rsidP="003B56B7">
      <w:pPr>
        <w:pStyle w:val="ListParagraph"/>
        <w:numPr>
          <w:ilvl w:val="0"/>
          <w:numId w:val="5"/>
        </w:numPr>
        <w:spacing w:after="120" w:line="240" w:lineRule="auto"/>
        <w:ind w:hanging="357"/>
        <w:jc w:val="both"/>
        <w:rPr>
          <w:rFonts w:cs="Calibri"/>
          <w:b/>
        </w:rPr>
      </w:pPr>
      <w:r w:rsidRPr="001E4846">
        <w:rPr>
          <w:rFonts w:cs="Calibri"/>
          <w:b/>
        </w:rPr>
        <w:t>Manje izmjene projekta</w:t>
      </w:r>
      <w:r w:rsidR="00662228">
        <w:rPr>
          <w:rFonts w:cs="Calibri"/>
          <w:b/>
        </w:rPr>
        <w:t xml:space="preserve"> i to:</w:t>
      </w:r>
    </w:p>
    <w:p w14:paraId="0D281EDC" w14:textId="77777777" w:rsidR="00662228" w:rsidRPr="001E4846" w:rsidRDefault="00662228" w:rsidP="003B56B7">
      <w:pPr>
        <w:pStyle w:val="ListParagraph"/>
        <w:spacing w:after="120" w:line="240" w:lineRule="auto"/>
        <w:ind w:left="770"/>
        <w:jc w:val="both"/>
        <w:rPr>
          <w:rFonts w:cs="Calibri"/>
          <w:b/>
        </w:rPr>
      </w:pPr>
    </w:p>
    <w:p w14:paraId="57349452" w14:textId="77777777" w:rsidR="00662228" w:rsidRPr="003B56B7" w:rsidRDefault="00662228" w:rsidP="003B56B7">
      <w:pPr>
        <w:pStyle w:val="ListParagraph"/>
        <w:numPr>
          <w:ilvl w:val="0"/>
          <w:numId w:val="11"/>
        </w:numPr>
        <w:spacing w:line="240" w:lineRule="auto"/>
        <w:ind w:hanging="357"/>
        <w:jc w:val="both"/>
        <w:rPr>
          <w:rFonts w:cs="Calibri"/>
        </w:rPr>
      </w:pPr>
      <w:r w:rsidRPr="003B56B7">
        <w:rPr>
          <w:rFonts w:cs="Calibri"/>
        </w:rPr>
        <w:t>financijske transfere među aktivnostima u okviru već odobrene operacije koji ne prelaze 20% iznosa izvorno odobrenih za svaku aktivnost, uz uvjet da se ne prekoračuje ukupni iznos odobrene potpore za operaciju</w:t>
      </w:r>
      <w:r w:rsidRPr="003B56B7" w:rsidDel="00662228">
        <w:rPr>
          <w:rFonts w:cs="Calibri"/>
        </w:rPr>
        <w:t xml:space="preserve"> </w:t>
      </w:r>
    </w:p>
    <w:p w14:paraId="172AE2B0" w14:textId="77777777" w:rsidR="00A04676" w:rsidRPr="003B56B7" w:rsidRDefault="00A04676" w:rsidP="003B56B7">
      <w:pPr>
        <w:pStyle w:val="ListParagraph"/>
        <w:spacing w:line="240" w:lineRule="auto"/>
        <w:jc w:val="both"/>
        <w:rPr>
          <w:rFonts w:cs="Calibri"/>
        </w:rPr>
      </w:pPr>
    </w:p>
    <w:p w14:paraId="634725B2" w14:textId="77777777" w:rsidR="00662228" w:rsidRPr="003B56B7" w:rsidRDefault="00662228" w:rsidP="00662228">
      <w:pPr>
        <w:pStyle w:val="ListParagraph"/>
        <w:numPr>
          <w:ilvl w:val="0"/>
          <w:numId w:val="11"/>
        </w:numPr>
        <w:spacing w:line="480" w:lineRule="auto"/>
        <w:rPr>
          <w:rFonts w:cs="Calibri"/>
        </w:rPr>
      </w:pPr>
      <w:r w:rsidRPr="003B56B7">
        <w:rPr>
          <w:rFonts w:cs="Calibri"/>
        </w:rPr>
        <w:t>izmjenu proizvođača strojeva i opreme ukoliko se ne mijenjanju tehničke karakteristike iste</w:t>
      </w:r>
    </w:p>
    <w:p w14:paraId="3B7DFA80" w14:textId="77777777" w:rsidR="00662228" w:rsidRPr="003B56B7" w:rsidRDefault="00662228" w:rsidP="00662228">
      <w:pPr>
        <w:pStyle w:val="ListParagraph"/>
        <w:numPr>
          <w:ilvl w:val="0"/>
          <w:numId w:val="11"/>
        </w:numPr>
        <w:spacing w:line="480" w:lineRule="auto"/>
        <w:rPr>
          <w:rFonts w:cs="Calibri"/>
        </w:rPr>
      </w:pPr>
      <w:r w:rsidRPr="003B56B7">
        <w:rPr>
          <w:rFonts w:cs="Calibri"/>
        </w:rPr>
        <w:t xml:space="preserve">izmjenu broja tankova/bačvi ukoliko se ne mijenja ukupno odobreni kapacitet </w:t>
      </w:r>
    </w:p>
    <w:p w14:paraId="6AFFDC5C" w14:textId="77777777" w:rsidR="00692E19" w:rsidRDefault="00662228" w:rsidP="003B56B7">
      <w:pPr>
        <w:pStyle w:val="ListParagraph"/>
        <w:numPr>
          <w:ilvl w:val="0"/>
          <w:numId w:val="11"/>
        </w:numPr>
        <w:spacing w:line="240" w:lineRule="auto"/>
        <w:ind w:hanging="357"/>
        <w:jc w:val="both"/>
        <w:rPr>
          <w:rFonts w:cs="Calibri"/>
        </w:rPr>
      </w:pPr>
      <w:r w:rsidRPr="003B56B7">
        <w:rPr>
          <w:rFonts w:cs="Calibri"/>
        </w:rPr>
        <w:t xml:space="preserve">izmjenu materijala/opreme u procesu izgradnje/poboljšanja nepokretne imovine ukoliko se ne dovodi u pitanje prihvatljivost operacije ili dijela operacije i koja nema utjecaj na provedivost </w:t>
      </w:r>
      <w:r w:rsidR="00E60260">
        <w:rPr>
          <w:rFonts w:cs="Calibri"/>
        </w:rPr>
        <w:t>p</w:t>
      </w:r>
      <w:r w:rsidRPr="003B56B7">
        <w:rPr>
          <w:rFonts w:cs="Calibri"/>
        </w:rPr>
        <w:t>rojekta.</w:t>
      </w:r>
    </w:p>
    <w:p w14:paraId="74B5A9C8" w14:textId="77777777" w:rsidR="00E60260" w:rsidRDefault="00E60260" w:rsidP="003B56B7">
      <w:pPr>
        <w:pStyle w:val="ListParagraph"/>
        <w:spacing w:line="240" w:lineRule="auto"/>
        <w:jc w:val="both"/>
        <w:rPr>
          <w:rFonts w:cs="Calibri"/>
        </w:rPr>
      </w:pPr>
    </w:p>
    <w:p w14:paraId="783F614D" w14:textId="77777777" w:rsidR="003B56B7" w:rsidRDefault="003B56B7" w:rsidP="003B56B7">
      <w:pPr>
        <w:pStyle w:val="ListParagraph"/>
        <w:spacing w:line="240" w:lineRule="auto"/>
        <w:jc w:val="both"/>
        <w:rPr>
          <w:rFonts w:cs="Calibri"/>
        </w:rPr>
      </w:pPr>
    </w:p>
    <w:p w14:paraId="3284CCB9" w14:textId="77777777" w:rsidR="00A04676" w:rsidRPr="001E4846" w:rsidRDefault="00A04676" w:rsidP="003B56B7">
      <w:pPr>
        <w:pStyle w:val="ListParagraph"/>
        <w:numPr>
          <w:ilvl w:val="0"/>
          <w:numId w:val="5"/>
        </w:numPr>
        <w:spacing w:after="120" w:line="480" w:lineRule="auto"/>
        <w:rPr>
          <w:rFonts w:cs="Calibri"/>
          <w:b/>
        </w:rPr>
      </w:pPr>
      <w:r w:rsidRPr="001E4846">
        <w:rPr>
          <w:rFonts w:cs="Calibri"/>
          <w:b/>
        </w:rPr>
        <w:lastRenderedPageBreak/>
        <w:t>Ostale i</w:t>
      </w:r>
      <w:r w:rsidRPr="001B777B">
        <w:rPr>
          <w:rFonts w:cs="Calibri"/>
          <w:b/>
        </w:rPr>
        <w:t>z</w:t>
      </w:r>
      <w:r w:rsidRPr="001E4846">
        <w:rPr>
          <w:rFonts w:cs="Calibri"/>
          <w:b/>
        </w:rPr>
        <w:t>mjene projekta</w:t>
      </w:r>
      <w:r w:rsidR="00662228">
        <w:rPr>
          <w:rFonts w:cs="Calibri"/>
          <w:b/>
        </w:rPr>
        <w:t xml:space="preserve"> i to:</w:t>
      </w:r>
    </w:p>
    <w:p w14:paraId="2BAE9187" w14:textId="77777777" w:rsidR="003F750B" w:rsidRPr="003B56B7" w:rsidRDefault="00662228" w:rsidP="00065265">
      <w:pPr>
        <w:pStyle w:val="ListParagraph"/>
        <w:numPr>
          <w:ilvl w:val="0"/>
          <w:numId w:val="10"/>
        </w:numPr>
        <w:spacing w:line="480" w:lineRule="auto"/>
        <w:ind w:left="1418"/>
        <w:rPr>
          <w:rFonts w:cs="Calibri"/>
        </w:rPr>
      </w:pPr>
      <w:r w:rsidRPr="003B56B7">
        <w:rPr>
          <w:rFonts w:cs="Calibri"/>
        </w:rPr>
        <w:t xml:space="preserve">izmjenu </w:t>
      </w:r>
      <w:r w:rsidR="003F750B" w:rsidRPr="003B56B7">
        <w:rPr>
          <w:rFonts w:cs="Calibri"/>
        </w:rPr>
        <w:t>roka završetka projekta</w:t>
      </w:r>
      <w:r w:rsidR="00A60824" w:rsidRPr="003B56B7">
        <w:rPr>
          <w:rFonts w:cs="Calibri"/>
        </w:rPr>
        <w:t>*</w:t>
      </w:r>
    </w:p>
    <w:p w14:paraId="6311A3FC" w14:textId="77777777" w:rsidR="003F750B" w:rsidRPr="003B56B7" w:rsidRDefault="00662228" w:rsidP="00065265">
      <w:pPr>
        <w:pStyle w:val="ListParagraph"/>
        <w:numPr>
          <w:ilvl w:val="0"/>
          <w:numId w:val="10"/>
        </w:numPr>
        <w:spacing w:line="480" w:lineRule="auto"/>
        <w:ind w:left="1418"/>
        <w:rPr>
          <w:rFonts w:cs="Calibri"/>
        </w:rPr>
      </w:pPr>
      <w:r w:rsidRPr="003B56B7">
        <w:rPr>
          <w:rFonts w:cs="Calibri"/>
        </w:rPr>
        <w:t xml:space="preserve">izmjenu </w:t>
      </w:r>
      <w:r w:rsidR="003F750B" w:rsidRPr="003B56B7">
        <w:rPr>
          <w:rFonts w:cs="Calibri"/>
        </w:rPr>
        <w:t>roka podnošenja Zahtjeva za isplatu</w:t>
      </w:r>
    </w:p>
    <w:p w14:paraId="36CCE060" w14:textId="77777777" w:rsidR="00A60824" w:rsidRPr="003B56B7" w:rsidRDefault="00662228" w:rsidP="001B777B">
      <w:pPr>
        <w:pStyle w:val="ListParagraph"/>
        <w:numPr>
          <w:ilvl w:val="0"/>
          <w:numId w:val="10"/>
        </w:numPr>
        <w:spacing w:line="480" w:lineRule="auto"/>
        <w:ind w:left="1418"/>
        <w:rPr>
          <w:rFonts w:cs="Calibri"/>
        </w:rPr>
      </w:pPr>
      <w:r w:rsidRPr="003B56B7">
        <w:rPr>
          <w:rFonts w:cs="Calibri"/>
        </w:rPr>
        <w:t xml:space="preserve">izmjenu </w:t>
      </w:r>
      <w:r w:rsidR="003F750B" w:rsidRPr="003B56B7">
        <w:rPr>
          <w:rFonts w:cs="Calibri"/>
        </w:rPr>
        <w:t xml:space="preserve">koja se odnosi na odobrene aktivnosti projekta </w:t>
      </w:r>
    </w:p>
    <w:p w14:paraId="6CC896F1" w14:textId="77777777" w:rsidR="00A04676" w:rsidRPr="003B56B7" w:rsidRDefault="00A60824" w:rsidP="003B56B7">
      <w:pPr>
        <w:spacing w:after="120" w:line="320" w:lineRule="exact"/>
        <w:jc w:val="both"/>
        <w:rPr>
          <w:rFonts w:cs="Calibri"/>
          <w:i/>
          <w:sz w:val="20"/>
          <w:szCs w:val="20"/>
        </w:rPr>
      </w:pPr>
      <w:r w:rsidRPr="003B56B7">
        <w:rPr>
          <w:rFonts w:cs="Calibri"/>
          <w:i/>
          <w:sz w:val="20"/>
          <w:szCs w:val="20"/>
        </w:rPr>
        <w:t xml:space="preserve">*Izmjenu roka za završetak projekta </w:t>
      </w:r>
      <w:r w:rsidR="00662228" w:rsidRPr="003B56B7">
        <w:rPr>
          <w:rFonts w:cs="Calibri"/>
          <w:i/>
          <w:sz w:val="20"/>
          <w:szCs w:val="20"/>
        </w:rPr>
        <w:t xml:space="preserve">mogu zatražiti </w:t>
      </w:r>
      <w:r w:rsidRPr="003B56B7">
        <w:rPr>
          <w:rFonts w:cs="Calibri"/>
          <w:i/>
          <w:sz w:val="20"/>
          <w:szCs w:val="20"/>
        </w:rPr>
        <w:t xml:space="preserve">korisnici kojima je potpora odobrena po natječajima </w:t>
      </w:r>
      <w:r w:rsidR="008A3D4D" w:rsidRPr="003B56B7">
        <w:rPr>
          <w:rFonts w:cs="Calibri"/>
          <w:i/>
          <w:sz w:val="20"/>
          <w:szCs w:val="20"/>
        </w:rPr>
        <w:t xml:space="preserve">objavljenim </w:t>
      </w:r>
      <w:r w:rsidRPr="003B56B7">
        <w:rPr>
          <w:rFonts w:cs="Calibri"/>
          <w:i/>
          <w:sz w:val="20"/>
          <w:szCs w:val="20"/>
        </w:rPr>
        <w:t>u Narodnim novinama broj 29/2014, 136/2014, 52/2015, 105/2015, 125/2015, 29/2016</w:t>
      </w:r>
      <w:r w:rsidR="008A3D4D" w:rsidRPr="003B56B7">
        <w:rPr>
          <w:rFonts w:cs="Calibri"/>
          <w:i/>
          <w:sz w:val="20"/>
          <w:szCs w:val="20"/>
        </w:rPr>
        <w:t xml:space="preserve"> (1., 2., 3., 4., 5., i 6. natječaj)</w:t>
      </w:r>
      <w:r w:rsidRPr="003B56B7">
        <w:rPr>
          <w:rFonts w:cs="Calibri"/>
          <w:i/>
          <w:sz w:val="20"/>
          <w:szCs w:val="20"/>
        </w:rPr>
        <w:t>.</w:t>
      </w:r>
    </w:p>
    <w:p w14:paraId="6653941C" w14:textId="77777777" w:rsidR="00E5611D" w:rsidRDefault="00E5611D" w:rsidP="00762901">
      <w:pPr>
        <w:spacing w:after="120" w:line="320" w:lineRule="exact"/>
        <w:jc w:val="both"/>
        <w:rPr>
          <w:rFonts w:cs="Calibri"/>
          <w:i/>
        </w:rPr>
      </w:pPr>
    </w:p>
    <w:p w14:paraId="2F65DA0D" w14:textId="77777777" w:rsidR="00E5611D" w:rsidRDefault="00E5611D">
      <w:pPr>
        <w:rPr>
          <w:rFonts w:cs="Calibri"/>
        </w:rPr>
      </w:pPr>
    </w:p>
    <w:p w14:paraId="716B036E" w14:textId="77777777" w:rsidR="00E5611D" w:rsidRDefault="00E5611D">
      <w:pPr>
        <w:rPr>
          <w:rFonts w:cs="Calibri"/>
        </w:rPr>
      </w:pPr>
    </w:p>
    <w:p w14:paraId="471827D5" w14:textId="77777777" w:rsidR="00D904A1" w:rsidRPr="003B56B7" w:rsidRDefault="00D904A1" w:rsidP="003B56B7">
      <w:pPr>
        <w:rPr>
          <w:rFonts w:cs="Calibri"/>
        </w:rPr>
        <w:sectPr w:rsidR="00D904A1" w:rsidRPr="003B56B7" w:rsidSect="00691FA3">
          <w:headerReference w:type="default" r:id="rId15"/>
          <w:footerReference w:type="default" r:id="rId16"/>
          <w:headerReference w:type="first" r:id="rId17"/>
          <w:footerReference w:type="first" r:id="rId18"/>
          <w:pgSz w:w="11906" w:h="16838"/>
          <w:pgMar w:top="2836" w:right="1417" w:bottom="1417" w:left="1417" w:header="142" w:footer="1052" w:gutter="0"/>
          <w:pgNumType w:start="1"/>
          <w:cols w:space="708"/>
          <w:docGrid w:linePitch="360"/>
        </w:sectPr>
      </w:pPr>
    </w:p>
    <w:tbl>
      <w:tblPr>
        <w:tblW w:w="14164" w:type="dxa"/>
        <w:tblInd w:w="118" w:type="dxa"/>
        <w:tblLook w:val="04A0" w:firstRow="1" w:lastRow="0" w:firstColumn="1" w:lastColumn="0" w:noHBand="0" w:noVBand="1"/>
      </w:tblPr>
      <w:tblGrid>
        <w:gridCol w:w="841"/>
        <w:gridCol w:w="3459"/>
        <w:gridCol w:w="1860"/>
        <w:gridCol w:w="1720"/>
        <w:gridCol w:w="2740"/>
        <w:gridCol w:w="1824"/>
        <w:gridCol w:w="1720"/>
      </w:tblGrid>
      <w:tr w:rsidR="00762901" w:rsidRPr="00762901" w14:paraId="26A9ED1C" w14:textId="77777777" w:rsidTr="00762901">
        <w:trPr>
          <w:trHeight w:val="315"/>
        </w:trPr>
        <w:tc>
          <w:tcPr>
            <w:tcW w:w="4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BCF7B7" w14:textId="77777777" w:rsidR="00762901" w:rsidRPr="003B56B7" w:rsidRDefault="00762901" w:rsidP="003B56B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3B56B7">
              <w:rPr>
                <w:rFonts w:eastAsia="Times New Roman" w:cs="Calibri"/>
                <w:b/>
                <w:bCs/>
                <w:color w:val="000000"/>
                <w:lang w:eastAsia="hr-HR"/>
              </w:rPr>
              <w:lastRenderedPageBreak/>
              <w:t>Manje izmjene projekta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77D915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CFDDE8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8100F8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0F1550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B19B91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692E19" w:rsidRPr="00762901" w14:paraId="2D31E722" w14:textId="77777777" w:rsidTr="003B56B7">
        <w:trPr>
          <w:trHeight w:val="346"/>
        </w:trPr>
        <w:tc>
          <w:tcPr>
            <w:tcW w:w="788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FFA0012" w14:textId="77777777" w:rsidR="00692E19" w:rsidRPr="00762901" w:rsidRDefault="00692E1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3B56B7">
              <w:rPr>
                <w:rFonts w:eastAsia="Times New Roman" w:cs="Calibri"/>
                <w:b/>
                <w:bCs/>
                <w:color w:val="000000"/>
                <w:shd w:val="clear" w:color="auto" w:fill="D9D9D9" w:themeFill="background1" w:themeFillShade="D9"/>
                <w:lang w:eastAsia="hr-HR"/>
              </w:rPr>
              <w:t>Odobreno Odlukom o odobrenju/izmjeni projekta</w:t>
            </w:r>
          </w:p>
        </w:tc>
        <w:tc>
          <w:tcPr>
            <w:tcW w:w="628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E19586" w14:textId="77777777" w:rsidR="00692E19" w:rsidRPr="00762901" w:rsidRDefault="00692E19" w:rsidP="0076290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b/>
                <w:bCs/>
                <w:color w:val="000000"/>
                <w:lang w:eastAsia="hr-HR"/>
              </w:rPr>
              <w:t>Tražena izmjena</w:t>
            </w:r>
          </w:p>
        </w:tc>
      </w:tr>
      <w:tr w:rsidR="00762901" w:rsidRPr="00762901" w14:paraId="4691FA3B" w14:textId="77777777" w:rsidTr="003B56B7">
        <w:trPr>
          <w:trHeight w:val="545"/>
        </w:trPr>
        <w:tc>
          <w:tcPr>
            <w:tcW w:w="14164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7CD8B1" w14:textId="77777777" w:rsidR="00762901" w:rsidRPr="00762901" w:rsidRDefault="00762901" w:rsidP="003B56B7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b/>
                <w:bCs/>
                <w:color w:val="000000"/>
                <w:lang w:val="de-DE" w:eastAsia="hr-HR"/>
              </w:rPr>
              <w:t>a)</w:t>
            </w:r>
            <w:r w:rsidRPr="00762901">
              <w:rPr>
                <w:rFonts w:ascii="Times New Roman" w:eastAsia="Times New Roman" w:hAnsi="Times New Roman"/>
                <w:b/>
                <w:bCs/>
                <w:color w:val="000000"/>
                <w:lang w:val="de-DE" w:eastAsia="hr-HR"/>
              </w:rPr>
              <w:t xml:space="preserve">      </w:t>
            </w:r>
            <w:r w:rsidRPr="00762901">
              <w:rPr>
                <w:rFonts w:eastAsia="Times New Roman" w:cs="Calibri"/>
                <w:b/>
                <w:bCs/>
                <w:color w:val="000000"/>
                <w:lang w:val="de-DE" w:eastAsia="hr-HR"/>
              </w:rPr>
              <w:t>financijski transferi među aktivnostima koji ne prelaze 20% iznosa izvorno odobrenih za svaku aktivnost</w:t>
            </w:r>
          </w:p>
        </w:tc>
      </w:tr>
      <w:tr w:rsidR="00762901" w:rsidRPr="00762901" w14:paraId="41E1DAEC" w14:textId="77777777" w:rsidTr="003B56B7">
        <w:trPr>
          <w:trHeight w:val="6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9940E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R.br.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0F1C921" w14:textId="77777777" w:rsidR="00762901" w:rsidRPr="00762901" w:rsidRDefault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Naziv troška  za kojeg se traži izmjena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6BDF458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količina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053A963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Iznos bez PDV (HRK)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14961781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06FDA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količina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FDCAE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Iznos bez PDV (HRK)</w:t>
            </w:r>
          </w:p>
        </w:tc>
      </w:tr>
      <w:tr w:rsidR="00762901" w:rsidRPr="00762901" w14:paraId="55CEAE8B" w14:textId="77777777" w:rsidTr="003B56B7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8762A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1.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3F9E859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55375EC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DFC589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1CA9FAB4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38E60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9E18C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38A08BFA" w14:textId="77777777" w:rsidTr="003B56B7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AFFE8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2.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2085953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5578A4F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61EBA4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3999BE7B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D4E99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D1C3A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5E675115" w14:textId="77777777" w:rsidTr="003B56B7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6C46D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3.</w:t>
            </w: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44A2B78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C7251F8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BF6A7D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42651D9E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E18EE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F36D4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476E2F92" w14:textId="77777777" w:rsidTr="003B56B7">
        <w:trPr>
          <w:trHeight w:val="315"/>
        </w:trPr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E8C50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…</w:t>
            </w:r>
          </w:p>
        </w:tc>
        <w:tc>
          <w:tcPr>
            <w:tcW w:w="34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979B24E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CBA1AA0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A9C401F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6754B07D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39356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8219C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6C48EF2F" w14:textId="77777777" w:rsidTr="003B56B7">
        <w:trPr>
          <w:trHeight w:val="315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3BBF8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AEF0152" w14:textId="77777777" w:rsidR="00762901" w:rsidRPr="00762901" w:rsidRDefault="00762901" w:rsidP="0076290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ukupno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E1273AA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4EC288A" w14:textId="77777777" w:rsidR="00762901" w:rsidRPr="00762901" w:rsidRDefault="00762901" w:rsidP="0076290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r-H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72DBD932" w14:textId="77777777" w:rsidR="00762901" w:rsidRPr="00762901" w:rsidRDefault="00762901" w:rsidP="0076290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ukupno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853AA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1E8E60" w14:textId="77777777" w:rsidR="00762901" w:rsidRPr="00762901" w:rsidRDefault="00762901" w:rsidP="0076290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r-HR"/>
              </w:rPr>
            </w:pPr>
          </w:p>
        </w:tc>
      </w:tr>
      <w:tr w:rsidR="00762901" w:rsidRPr="00762901" w14:paraId="18A14829" w14:textId="77777777" w:rsidTr="003B56B7">
        <w:trPr>
          <w:trHeight w:val="489"/>
        </w:trPr>
        <w:tc>
          <w:tcPr>
            <w:tcW w:w="141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0CD702" w14:textId="77777777" w:rsidR="00762901" w:rsidRPr="00762901" w:rsidRDefault="00762901" w:rsidP="003B56B7">
            <w:pPr>
              <w:spacing w:after="0" w:line="240" w:lineRule="auto"/>
              <w:ind w:firstLineChars="10" w:firstLine="22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b/>
                <w:bCs/>
                <w:color w:val="000000"/>
                <w:lang w:val="de-DE" w:eastAsia="hr-HR"/>
              </w:rPr>
              <w:t>b)</w:t>
            </w:r>
            <w:r w:rsidRPr="00762901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de-DE" w:eastAsia="hr-HR"/>
              </w:rPr>
              <w:t xml:space="preserve">      </w:t>
            </w:r>
            <w:r w:rsidRPr="00762901">
              <w:rPr>
                <w:rFonts w:eastAsia="Times New Roman" w:cs="Calibri"/>
                <w:b/>
                <w:bCs/>
                <w:color w:val="000000"/>
                <w:lang w:val="de-DE" w:eastAsia="hr-HR"/>
              </w:rPr>
              <w:t>izmjena proizvođača strojeva i opreme bez izmjene tehničkih karakteristika</w:t>
            </w:r>
          </w:p>
        </w:tc>
      </w:tr>
      <w:tr w:rsidR="00762901" w:rsidRPr="00762901" w14:paraId="6BCC039F" w14:textId="77777777" w:rsidTr="00762901">
        <w:trPr>
          <w:trHeight w:val="9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A1DF7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R.br.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23C7B19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Naziv  stroja/opreme za kojeg se traži izmjena i tehničke karakteristike istog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54B5D5A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Proizvođač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49156A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Iznos bez PDV (HRK)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78DE6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Naziv  novog stroja/opreme  i tehničke karakteristike istog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B9D48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Proizvođač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D75C5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Iznos bez PDV (HRK)</w:t>
            </w:r>
          </w:p>
        </w:tc>
      </w:tr>
      <w:tr w:rsidR="00762901" w:rsidRPr="00762901" w14:paraId="5B74F7E3" w14:textId="77777777" w:rsidTr="00762901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3CAC0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1.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875CF16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A9666B2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EE7D20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312E2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85546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C2ADC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5025CD45" w14:textId="77777777" w:rsidTr="00762901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6A19F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2.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38328A7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9BB6AFB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03F0A1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33B56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82CD6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CB203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1F41A876" w14:textId="77777777" w:rsidTr="00762901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0A209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3.</w:t>
            </w: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B952889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440CD83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518E7D8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3075B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E2F9B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54FC3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432AD1B3" w14:textId="77777777" w:rsidTr="00762901">
        <w:trPr>
          <w:trHeight w:val="315"/>
        </w:trPr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86852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…</w:t>
            </w:r>
          </w:p>
        </w:tc>
        <w:tc>
          <w:tcPr>
            <w:tcW w:w="34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2F6E722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50DD8EB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4799D8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5D194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5FA01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4A6AC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2657F0CF" w14:textId="77777777" w:rsidTr="003B56B7">
        <w:trPr>
          <w:trHeight w:val="498"/>
        </w:trPr>
        <w:tc>
          <w:tcPr>
            <w:tcW w:w="141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BBA93A" w14:textId="77777777" w:rsidR="00762901" w:rsidRPr="00762901" w:rsidRDefault="00762901" w:rsidP="003B56B7">
            <w:pPr>
              <w:spacing w:after="0" w:line="240" w:lineRule="auto"/>
              <w:ind w:firstLineChars="10" w:firstLine="22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b/>
                <w:bCs/>
                <w:color w:val="000000"/>
                <w:lang w:val="de-DE" w:eastAsia="hr-HR"/>
              </w:rPr>
              <w:t>c)</w:t>
            </w:r>
            <w:r w:rsidRPr="00762901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de-DE" w:eastAsia="hr-HR"/>
              </w:rPr>
              <w:t xml:space="preserve">       </w:t>
            </w:r>
            <w:r w:rsidRPr="00762901">
              <w:rPr>
                <w:rFonts w:eastAsia="Times New Roman" w:cs="Calibri"/>
                <w:b/>
                <w:bCs/>
                <w:color w:val="000000"/>
                <w:lang w:val="de-DE" w:eastAsia="hr-HR"/>
              </w:rPr>
              <w:t xml:space="preserve">izmjena broja tankova/bačvi bez izmjene ukupno odobrenog kapaciteta  </w:t>
            </w:r>
          </w:p>
        </w:tc>
      </w:tr>
      <w:tr w:rsidR="00762901" w:rsidRPr="00762901" w14:paraId="0121038A" w14:textId="77777777" w:rsidTr="003B56B7">
        <w:trPr>
          <w:trHeight w:val="6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E0DC4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R.br.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422E682" w14:textId="77777777" w:rsidR="00762901" w:rsidRPr="00762901" w:rsidRDefault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Naziv troška  za kojeg se traži izmjena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9F1B596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Količina/kapacitet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D00359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Iznos bez PDV (HRK)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0F1D4E98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CC7DA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Količina/kapacitet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BDD98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Iznos bez PDV (HRK)</w:t>
            </w:r>
          </w:p>
        </w:tc>
      </w:tr>
      <w:tr w:rsidR="00762901" w:rsidRPr="00762901" w14:paraId="6D15C5FF" w14:textId="77777777" w:rsidTr="003B56B7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16739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1.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731E859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0AB8031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6193D1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1070A5BA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2859E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CEF51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4DE427F3" w14:textId="77777777" w:rsidTr="003B56B7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9C417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2.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9C49B51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6876119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2A4BA6C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64909FDE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1F14D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2CECC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60B9F1F9" w14:textId="77777777" w:rsidTr="003B56B7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D65D3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lastRenderedPageBreak/>
              <w:t>3.</w:t>
            </w: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C98339A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600A6FC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212FE1F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7DABA660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ABD24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6E91E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7FB0379C" w14:textId="77777777" w:rsidTr="003B56B7">
        <w:trPr>
          <w:trHeight w:val="315"/>
        </w:trPr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4C1A3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…</w:t>
            </w:r>
          </w:p>
        </w:tc>
        <w:tc>
          <w:tcPr>
            <w:tcW w:w="34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8055E6E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104A876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BF6C25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0CA4808B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3FCD9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7D055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6BFC2052" w14:textId="77777777" w:rsidTr="003B56B7">
        <w:trPr>
          <w:trHeight w:val="33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26564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vAlign w:val="center"/>
            <w:hideMark/>
          </w:tcPr>
          <w:p w14:paraId="420881C6" w14:textId="77777777" w:rsidR="00762901" w:rsidRPr="00762901" w:rsidRDefault="00762901" w:rsidP="0076290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ukupan kapacitet</w:t>
            </w:r>
          </w:p>
        </w:tc>
        <w:tc>
          <w:tcPr>
            <w:tcW w:w="1860" w:type="dxa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B67579A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b/>
                <w:bCs/>
                <w:color w:val="FFFFFF"/>
                <w:lang w:eastAsia="hr-HR"/>
              </w:rPr>
            </w:pPr>
            <w:r w:rsidRPr="00762901">
              <w:rPr>
                <w:rFonts w:eastAsia="Times New Roman" w:cs="Calibri"/>
                <w:b/>
                <w:bCs/>
                <w:color w:val="FFFFFF"/>
                <w:lang w:eastAsia="hr-HR"/>
              </w:rPr>
              <w:t>(Ʃ kapaciteta)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698A482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pct25" w:color="000000" w:fill="auto"/>
            <w:vAlign w:val="center"/>
            <w:hideMark/>
          </w:tcPr>
          <w:p w14:paraId="48EBE8D7" w14:textId="77777777" w:rsidR="00762901" w:rsidRPr="00762901" w:rsidRDefault="00762901" w:rsidP="0076290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ukupan kapacitet</w:t>
            </w:r>
          </w:p>
        </w:tc>
        <w:tc>
          <w:tcPr>
            <w:tcW w:w="1824" w:type="dxa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D50633D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b/>
                <w:bCs/>
                <w:color w:val="FFFFFF"/>
                <w:lang w:eastAsia="hr-HR"/>
              </w:rPr>
            </w:pPr>
            <w:r w:rsidRPr="00762901">
              <w:rPr>
                <w:rFonts w:eastAsia="Times New Roman" w:cs="Calibri"/>
                <w:b/>
                <w:bCs/>
                <w:color w:val="FFFFFF"/>
                <w:lang w:eastAsia="hr-HR"/>
              </w:rPr>
              <w:t>(Ʃ kapaciteta)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BDA8D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00466D07" w14:textId="77777777" w:rsidTr="003B56B7">
        <w:trPr>
          <w:trHeight w:val="652"/>
        </w:trPr>
        <w:tc>
          <w:tcPr>
            <w:tcW w:w="141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70E678" w14:textId="77777777" w:rsidR="00762901" w:rsidRPr="00762901" w:rsidRDefault="00762901" w:rsidP="003B56B7">
            <w:pPr>
              <w:spacing w:after="0" w:line="240" w:lineRule="auto"/>
              <w:ind w:firstLineChars="10" w:firstLine="22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b/>
                <w:bCs/>
                <w:color w:val="000000"/>
                <w:lang w:val="de-DE" w:eastAsia="hr-HR"/>
              </w:rPr>
              <w:t>d)</w:t>
            </w:r>
            <w:r w:rsidRPr="00762901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de-DE" w:eastAsia="hr-HR"/>
              </w:rPr>
              <w:t xml:space="preserve">      </w:t>
            </w:r>
            <w:r w:rsidRPr="00762901">
              <w:rPr>
                <w:rFonts w:eastAsia="Times New Roman" w:cs="Calibri"/>
                <w:color w:val="000000"/>
                <w:lang w:val="de-DE" w:eastAsia="hr-HR"/>
              </w:rPr>
              <w:t xml:space="preserve"> </w:t>
            </w:r>
            <w:r w:rsidRPr="00762901">
              <w:rPr>
                <w:rFonts w:eastAsia="Times New Roman" w:cs="Calibri"/>
                <w:b/>
                <w:bCs/>
                <w:color w:val="000000"/>
                <w:lang w:val="de-DE" w:eastAsia="hr-HR"/>
              </w:rPr>
              <w:t>izmjena materijala/opreme u procesu izgradnje/poboljšanja nepokretne imovine bez dovođenja u pitanje prihvatljivosti operacije ili dijela operacije i koja nema utjecaj na provedivost projekta</w:t>
            </w:r>
          </w:p>
        </w:tc>
      </w:tr>
      <w:tr w:rsidR="00762901" w:rsidRPr="00762901" w14:paraId="707537A3" w14:textId="77777777" w:rsidTr="00762901">
        <w:trPr>
          <w:trHeight w:val="6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15A72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R.br.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2878409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Naziv prihvatljivog troška  za kojeg se traži izmjena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3E10D1C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količina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BC0BBBA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Iznos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E7CCC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Naziv novog troška  koji je predmet izmjene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6A116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količina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E8FF3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Iznos</w:t>
            </w:r>
          </w:p>
        </w:tc>
      </w:tr>
      <w:tr w:rsidR="00762901" w:rsidRPr="00762901" w14:paraId="5BDD9AD0" w14:textId="77777777" w:rsidTr="00762901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46AAA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1.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4DCDEBC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859D07B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9FADA9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62854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5E2C6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9B1F9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25782B52" w14:textId="77777777" w:rsidTr="00762901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8F30E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2.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3E14398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3EADA17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BD5CDA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FEF64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F7AC9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6585A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44ED4B06" w14:textId="77777777" w:rsidTr="00762901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2AC3B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3.</w:t>
            </w: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33609D4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B240546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EB208E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C9E10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88151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5A810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54638B3E" w14:textId="77777777" w:rsidTr="00762901">
        <w:trPr>
          <w:trHeight w:val="315"/>
        </w:trPr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3FD85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…</w:t>
            </w:r>
          </w:p>
        </w:tc>
        <w:tc>
          <w:tcPr>
            <w:tcW w:w="34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D01B713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5D932FD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85DAA4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1B166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F7E95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7DC83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6F9660E3" w14:textId="77777777" w:rsidTr="003B56B7">
        <w:trPr>
          <w:trHeight w:val="315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1BAE5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3CB8FDA" w14:textId="77777777" w:rsidR="00762901" w:rsidRPr="00762901" w:rsidRDefault="00762901" w:rsidP="0076290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ukupno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35A5B90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C777415" w14:textId="77777777" w:rsidR="00762901" w:rsidRPr="00762901" w:rsidRDefault="00762901" w:rsidP="0076290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r-H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6DAD427C" w14:textId="77777777" w:rsidR="00762901" w:rsidRPr="00762901" w:rsidRDefault="00762901" w:rsidP="0076290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ukupno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C8EBA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5C3CD3" w14:textId="77777777" w:rsidR="00762901" w:rsidRPr="00762901" w:rsidRDefault="00762901" w:rsidP="0076290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r-HR"/>
              </w:rPr>
            </w:pPr>
          </w:p>
        </w:tc>
      </w:tr>
      <w:tr w:rsidR="00762901" w:rsidRPr="00762901" w14:paraId="3CA2C9E0" w14:textId="77777777" w:rsidTr="00762901">
        <w:trPr>
          <w:trHeight w:val="300"/>
        </w:trPr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FD66E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762901">
              <w:rPr>
                <w:rFonts w:eastAsia="Times New Roman" w:cs="Calibri"/>
                <w:i/>
                <w:iCs/>
                <w:color w:val="000000"/>
                <w:sz w:val="18"/>
                <w:szCs w:val="18"/>
                <w:lang w:eastAsia="hr-HR"/>
              </w:rPr>
              <w:t>*prema potrebi dodati retke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A21E71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769EDB" w14:textId="77777777" w:rsidR="00762901" w:rsidRPr="00762901" w:rsidRDefault="00762901" w:rsidP="007629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B90E2E" w14:textId="77777777" w:rsidR="00762901" w:rsidRPr="00762901" w:rsidRDefault="00762901" w:rsidP="007629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61AD4A" w14:textId="77777777" w:rsidR="00762901" w:rsidRPr="00762901" w:rsidRDefault="00762901" w:rsidP="007629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41BAA9" w14:textId="77777777" w:rsidR="00762901" w:rsidRPr="00762901" w:rsidRDefault="00762901" w:rsidP="007629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762901" w:rsidRPr="00762901" w14:paraId="16B5DA8C" w14:textId="77777777" w:rsidTr="003B56B7">
        <w:trPr>
          <w:trHeight w:val="300"/>
        </w:trPr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27601B" w14:textId="77777777" w:rsidR="00762901" w:rsidRPr="00762901" w:rsidRDefault="00762901" w:rsidP="007629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9EBB76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8A5490" w14:textId="77777777" w:rsidR="00762901" w:rsidRPr="00762901" w:rsidRDefault="00762901" w:rsidP="007629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DB0914" w14:textId="77777777" w:rsidR="00762901" w:rsidRPr="00762901" w:rsidRDefault="00762901" w:rsidP="007629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F82C57" w14:textId="77777777" w:rsidR="00762901" w:rsidRPr="00762901" w:rsidRDefault="00762901" w:rsidP="007629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C9EAFC" w14:textId="77777777" w:rsidR="00762901" w:rsidRPr="00762901" w:rsidRDefault="00762901" w:rsidP="007629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48962B" w14:textId="77777777" w:rsidR="00762901" w:rsidRPr="00762901" w:rsidRDefault="00762901" w:rsidP="007629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</w:tbl>
    <w:p w14:paraId="598DE80D" w14:textId="77777777" w:rsidR="00E60260" w:rsidRDefault="00E60260" w:rsidP="003B56B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31" w:color="auto"/>
        </w:pBdr>
        <w:spacing w:after="120" w:line="320" w:lineRule="exact"/>
        <w:rPr>
          <w:rFonts w:cs="Calibri"/>
          <w:i/>
        </w:rPr>
      </w:pPr>
    </w:p>
    <w:p w14:paraId="340C2798" w14:textId="77777777" w:rsidR="00E60260" w:rsidRDefault="00E60260" w:rsidP="003B56B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31" w:color="auto"/>
        </w:pBdr>
        <w:spacing w:after="120" w:line="320" w:lineRule="exact"/>
        <w:rPr>
          <w:rFonts w:cs="Calibri"/>
          <w:i/>
        </w:rPr>
      </w:pPr>
    </w:p>
    <w:p w14:paraId="5157C923" w14:textId="77777777" w:rsidR="00E60260" w:rsidRDefault="00E60260" w:rsidP="003B56B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31" w:color="auto"/>
        </w:pBdr>
        <w:spacing w:after="120" w:line="320" w:lineRule="exact"/>
        <w:rPr>
          <w:rFonts w:cs="Calibri"/>
          <w:i/>
        </w:rPr>
      </w:pPr>
    </w:p>
    <w:p w14:paraId="2FCC122B" w14:textId="77777777" w:rsidR="00E60260" w:rsidRDefault="00E60260" w:rsidP="003B56B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31" w:color="auto"/>
        </w:pBdr>
        <w:spacing w:after="120" w:line="320" w:lineRule="exact"/>
        <w:rPr>
          <w:rFonts w:cs="Calibri"/>
          <w:i/>
        </w:rPr>
      </w:pPr>
    </w:p>
    <w:p w14:paraId="42E1B5EA" w14:textId="77777777" w:rsidR="00E60260" w:rsidRDefault="00E60260" w:rsidP="003B56B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31" w:color="auto"/>
        </w:pBdr>
        <w:spacing w:after="120" w:line="320" w:lineRule="exact"/>
        <w:rPr>
          <w:rFonts w:cs="Calibri"/>
          <w:i/>
        </w:rPr>
      </w:pPr>
    </w:p>
    <w:p w14:paraId="680CB7FC" w14:textId="77777777" w:rsidR="00E60260" w:rsidRDefault="00E60260" w:rsidP="003B56B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31" w:color="auto"/>
        </w:pBdr>
        <w:spacing w:after="120" w:line="320" w:lineRule="exact"/>
        <w:rPr>
          <w:rFonts w:cs="Calibri"/>
          <w:i/>
        </w:rPr>
      </w:pPr>
    </w:p>
    <w:p w14:paraId="4AFB208E" w14:textId="77777777" w:rsidR="00E60260" w:rsidRDefault="00E60260" w:rsidP="003B56B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31" w:color="auto"/>
        </w:pBdr>
        <w:spacing w:after="120" w:line="320" w:lineRule="exact"/>
        <w:rPr>
          <w:rFonts w:cs="Calibri"/>
          <w:i/>
        </w:rPr>
      </w:pPr>
    </w:p>
    <w:p w14:paraId="1F1CB18B" w14:textId="77777777" w:rsidR="00E60260" w:rsidRDefault="00E60260" w:rsidP="003B56B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31" w:color="auto"/>
        </w:pBdr>
        <w:spacing w:after="120" w:line="320" w:lineRule="exact"/>
        <w:rPr>
          <w:rFonts w:cs="Calibri"/>
          <w:i/>
        </w:rPr>
      </w:pPr>
      <w:r w:rsidRPr="00E60260">
        <w:rPr>
          <w:rFonts w:cs="Calibri"/>
          <w:i/>
        </w:rPr>
        <w:t xml:space="preserve">Napomena: Popunjava Korisnik koji je zaokružio točku </w:t>
      </w:r>
      <w:r>
        <w:rPr>
          <w:rFonts w:cs="Calibri"/>
          <w:i/>
        </w:rPr>
        <w:t>1</w:t>
      </w:r>
      <w:r w:rsidRPr="00E60260">
        <w:rPr>
          <w:rFonts w:cs="Calibri"/>
          <w:i/>
        </w:rPr>
        <w:t xml:space="preserve">. </w:t>
      </w:r>
      <w:r>
        <w:rPr>
          <w:rFonts w:cs="Calibri"/>
          <w:i/>
        </w:rPr>
        <w:t>Manje</w:t>
      </w:r>
      <w:r w:rsidRPr="00E60260">
        <w:rPr>
          <w:rFonts w:cs="Calibri"/>
          <w:i/>
        </w:rPr>
        <w:t xml:space="preserve"> izmjene projekta</w:t>
      </w:r>
      <w:r>
        <w:rPr>
          <w:rFonts w:cs="Calibri"/>
          <w:i/>
        </w:rPr>
        <w:t>. Ukratko obrazložiti razlog traženih manjih izmjena.</w:t>
      </w:r>
    </w:p>
    <w:p w14:paraId="1D3933A3" w14:textId="77777777" w:rsidR="00762901" w:rsidRDefault="00762901" w:rsidP="00C53115">
      <w:pPr>
        <w:spacing w:after="120" w:line="320" w:lineRule="exact"/>
        <w:rPr>
          <w:rFonts w:cs="Calibri"/>
          <w:i/>
        </w:rPr>
        <w:sectPr w:rsidR="00762901" w:rsidSect="003B56B7">
          <w:pgSz w:w="16838" w:h="11906" w:orient="landscape"/>
          <w:pgMar w:top="1418" w:right="1670" w:bottom="709" w:left="1418" w:header="1134" w:footer="1052" w:gutter="0"/>
          <w:cols w:space="708"/>
          <w:docGrid w:linePitch="360"/>
        </w:sectPr>
      </w:pPr>
    </w:p>
    <w:p w14:paraId="378EB976" w14:textId="77777777" w:rsidR="00C53115" w:rsidRPr="003B56B7" w:rsidRDefault="00762901" w:rsidP="00C53115">
      <w:pPr>
        <w:spacing w:after="120" w:line="320" w:lineRule="exact"/>
        <w:rPr>
          <w:rFonts w:eastAsia="Times New Roman" w:cs="Calibri"/>
          <w:b/>
          <w:bCs/>
          <w:color w:val="000000"/>
          <w:lang w:eastAsia="hr-HR"/>
        </w:rPr>
      </w:pPr>
      <w:r w:rsidRPr="003B56B7">
        <w:rPr>
          <w:rFonts w:eastAsia="Times New Roman" w:cs="Calibri"/>
          <w:b/>
          <w:bCs/>
          <w:color w:val="000000"/>
          <w:lang w:eastAsia="hr-HR"/>
        </w:rPr>
        <w:t xml:space="preserve">II. </w:t>
      </w:r>
      <w:r w:rsidR="00C53115" w:rsidRPr="003B56B7">
        <w:rPr>
          <w:rFonts w:eastAsia="Times New Roman" w:cs="Calibri"/>
          <w:b/>
          <w:bCs/>
          <w:color w:val="000000"/>
          <w:lang w:eastAsia="hr-HR"/>
        </w:rPr>
        <w:t xml:space="preserve">Ostale izmjene projekta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3F750B" w:rsidRPr="003F750B" w14:paraId="7F3C5B24" w14:textId="77777777" w:rsidTr="00762901">
        <w:trPr>
          <w:trHeight w:val="272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6DAABF" w14:textId="77777777" w:rsidR="003F750B" w:rsidRPr="003F750B" w:rsidRDefault="003F750B" w:rsidP="003F750B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3F750B" w:rsidRPr="003F750B" w14:paraId="6321DF6A" w14:textId="77777777" w:rsidTr="00762901">
        <w:trPr>
          <w:trHeight w:val="272"/>
        </w:trPr>
        <w:tc>
          <w:tcPr>
            <w:tcW w:w="9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817AB9" w14:textId="77777777" w:rsidR="003F750B" w:rsidRPr="003F750B" w:rsidRDefault="003F750B" w:rsidP="003F750B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  <w:p w14:paraId="29CE1C56" w14:textId="77777777" w:rsidR="003F750B" w:rsidRPr="003F750B" w:rsidRDefault="003F750B" w:rsidP="00424571">
            <w:pPr>
              <w:spacing w:after="120" w:line="320" w:lineRule="exact"/>
              <w:rPr>
                <w:rFonts w:cs="Calibri"/>
              </w:rPr>
            </w:pPr>
          </w:p>
        </w:tc>
      </w:tr>
      <w:tr w:rsidR="003F750B" w:rsidRPr="003F750B" w14:paraId="72B8B377" w14:textId="77777777" w:rsidTr="00762901">
        <w:trPr>
          <w:trHeight w:val="289"/>
        </w:trPr>
        <w:tc>
          <w:tcPr>
            <w:tcW w:w="9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84CCFC" w14:textId="77777777" w:rsidR="003F750B" w:rsidRPr="003F750B" w:rsidRDefault="003F750B" w:rsidP="003F750B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3F750B" w:rsidRPr="003F750B" w14:paraId="01DE8552" w14:textId="77777777" w:rsidTr="00762901">
        <w:trPr>
          <w:trHeight w:val="289"/>
        </w:trPr>
        <w:tc>
          <w:tcPr>
            <w:tcW w:w="9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C6DB" w14:textId="77777777" w:rsidR="003F750B" w:rsidRPr="003F750B" w:rsidRDefault="003F750B" w:rsidP="003B56B7">
            <w:pPr>
              <w:spacing w:after="120" w:line="320" w:lineRule="exact"/>
              <w:jc w:val="both"/>
              <w:rPr>
                <w:rFonts w:cs="Calibri"/>
              </w:rPr>
            </w:pPr>
            <w:r w:rsidRPr="003F750B">
              <w:rPr>
                <w:i/>
                <w:noProof/>
              </w:rPr>
              <w:t xml:space="preserve">Napomena: </w:t>
            </w:r>
            <w:r w:rsidR="00883BCB">
              <w:rPr>
                <w:i/>
                <w:noProof/>
              </w:rPr>
              <w:t xml:space="preserve">Popunjava Korisnik koji je zaokružio točku 2. Ostale izmjene projekta. </w:t>
            </w:r>
            <w:r w:rsidRPr="003F750B">
              <w:rPr>
                <w:i/>
                <w:noProof/>
              </w:rPr>
              <w:t>Upisati i obrazložiti prijedlog promjena koje utječu na odobreni projekt (navesti radi li se</w:t>
            </w:r>
            <w:r w:rsidR="00454E71">
              <w:rPr>
                <w:i/>
                <w:noProof/>
              </w:rPr>
              <w:t xml:space="preserve"> o potrebi promjene dobavljača</w:t>
            </w:r>
            <w:r w:rsidRPr="003F750B">
              <w:rPr>
                <w:i/>
                <w:noProof/>
              </w:rPr>
              <w:t xml:space="preserve"> </w:t>
            </w:r>
            <w:r w:rsidR="00454E71">
              <w:rPr>
                <w:i/>
                <w:noProof/>
              </w:rPr>
              <w:t>i iz kojeg razloga je ista potrebna</w:t>
            </w:r>
            <w:r w:rsidRPr="003F750B">
              <w:rPr>
                <w:i/>
                <w:noProof/>
              </w:rPr>
              <w:t xml:space="preserve">,  </w:t>
            </w:r>
            <w:r w:rsidR="00454E71">
              <w:rPr>
                <w:i/>
                <w:noProof/>
              </w:rPr>
              <w:t>iz kojeg razloga</w:t>
            </w:r>
            <w:r w:rsidRPr="003F750B">
              <w:rPr>
                <w:i/>
                <w:noProof/>
              </w:rPr>
              <w:t xml:space="preserve"> se traži izmjena roka podnošenja Zahtjeva za isplatu, </w:t>
            </w:r>
            <w:r w:rsidR="00454E71">
              <w:rPr>
                <w:i/>
                <w:noProof/>
              </w:rPr>
              <w:t xml:space="preserve">da li se radi o potrebi za izmjenom odobrenih aktivnosti projekta i u kojem dijelu </w:t>
            </w:r>
            <w:r w:rsidRPr="003F750B">
              <w:rPr>
                <w:i/>
                <w:noProof/>
              </w:rPr>
              <w:t xml:space="preserve"> i sl.). </w:t>
            </w:r>
            <w:r w:rsidR="00B67719">
              <w:rPr>
                <w:i/>
                <w:noProof/>
              </w:rPr>
              <w:t xml:space="preserve">Za sve izmjene u projektu koje nisu manje izmjene (navedene u točki 1. Dijela_C ovog obrasca) potrebno je zatražiti odobrenje Agencije za plaćanja i to najkasnije u roku 30 dana prije isteka roka određenog za podnošenje Zahtjeva za isplatu. </w:t>
            </w:r>
            <w:r w:rsidR="005E5607" w:rsidRPr="005E5607">
              <w:rPr>
                <w:i/>
                <w:noProof/>
              </w:rPr>
              <w:t>Ako su Korisniku isplaćena sredstva potpore za završenu aktivnost, ista aktivnost ne može biti predmet novih izmjena.</w:t>
            </w:r>
            <w:r w:rsidR="005E5607">
              <w:rPr>
                <w:i/>
                <w:noProof/>
              </w:rPr>
              <w:t xml:space="preserve"> </w:t>
            </w:r>
            <w:r w:rsidRPr="003F750B">
              <w:rPr>
                <w:i/>
                <w:noProof/>
              </w:rPr>
              <w:t>Dodati redove po potrebi.</w:t>
            </w:r>
          </w:p>
        </w:tc>
      </w:tr>
    </w:tbl>
    <w:p w14:paraId="50AD5263" w14:textId="77777777" w:rsidR="003F750B" w:rsidRPr="003F750B" w:rsidRDefault="003F750B" w:rsidP="003F750B">
      <w:pPr>
        <w:spacing w:after="120" w:line="320" w:lineRule="exact"/>
        <w:ind w:left="357" w:hanging="357"/>
        <w:rPr>
          <w:rFonts w:cs="Calibri"/>
          <w:b/>
        </w:rPr>
      </w:pPr>
      <w:r w:rsidRPr="003F750B">
        <w:rPr>
          <w:rFonts w:cs="Calibri"/>
          <w:b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FD15977" wp14:editId="3D61F0F7">
                <wp:simplePos x="0" y="0"/>
                <wp:positionH relativeFrom="column">
                  <wp:posOffset>4891405</wp:posOffset>
                </wp:positionH>
                <wp:positionV relativeFrom="paragraph">
                  <wp:posOffset>263525</wp:posOffset>
                </wp:positionV>
                <wp:extent cx="1181100" cy="180975"/>
                <wp:effectExtent l="9525" t="12065" r="9525" b="6985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CDD1F1" w14:textId="77777777" w:rsidR="00762901" w:rsidRDefault="00762901" w:rsidP="003F750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D15977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85.15pt;margin-top:20.75pt;width:93pt;height:14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">
                <v:textbox>
                  <w:txbxContent>
                    <w:p w14:paraId="2DCDD1F1" w14:textId="77777777" w:rsidR="00762901" w:rsidRDefault="00762901" w:rsidP="003F750B"/>
                  </w:txbxContent>
                </v:textbox>
              </v:shape>
            </w:pict>
          </mc:Fallback>
        </mc:AlternateContent>
      </w:r>
    </w:p>
    <w:p w14:paraId="4BFBE810" w14:textId="77777777" w:rsidR="003F750B" w:rsidRPr="003F750B" w:rsidRDefault="003F750B" w:rsidP="003F750B">
      <w:pPr>
        <w:spacing w:after="120" w:line="320" w:lineRule="exact"/>
        <w:ind w:left="357" w:hanging="357"/>
        <w:rPr>
          <w:rFonts w:cs="Calibri"/>
          <w:b/>
        </w:rPr>
      </w:pPr>
      <w:r w:rsidRPr="003F750B">
        <w:rPr>
          <w:rFonts w:cs="Calibri"/>
          <w:b/>
        </w:rPr>
        <w:t>Obzirom na zatražene promjene Očekivani datum podnošenja Zahtjeva za isplatu je</w:t>
      </w:r>
    </w:p>
    <w:p w14:paraId="1A027BAA" w14:textId="77777777" w:rsidR="003F750B" w:rsidRPr="003F750B" w:rsidRDefault="00A60193" w:rsidP="003F750B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pict w14:anchorId="38EA3EED">
          <v:rect id="_x0000_i1029" style="width:0;height:1.5pt" o:hralign="center" o:hrstd="t" o:hr="t" fillcolor="#a0a0a0" stroked="f"/>
        </w:pict>
      </w:r>
    </w:p>
    <w:p w14:paraId="2CD583DF" w14:textId="77777777" w:rsidR="003F750B" w:rsidRPr="003F750B" w:rsidRDefault="003F750B" w:rsidP="003F750B">
      <w:pPr>
        <w:spacing w:after="120" w:line="320" w:lineRule="exact"/>
        <w:ind w:left="357" w:hanging="357"/>
        <w:rPr>
          <w:rFonts w:cs="Calibri"/>
          <w:b/>
        </w:rPr>
      </w:pPr>
      <w:r w:rsidRPr="003F750B">
        <w:rPr>
          <w:rFonts w:cs="Calibri"/>
          <w:b/>
        </w:rPr>
        <w:t>DIO D_POPIS PRILOŽENIH DOKUMENATA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8931"/>
      </w:tblGrid>
      <w:tr w:rsidR="003F750B" w:rsidRPr="003F750B" w14:paraId="73569AC6" w14:textId="77777777" w:rsidTr="00762901">
        <w:trPr>
          <w:trHeight w:val="368"/>
        </w:trPr>
        <w:tc>
          <w:tcPr>
            <w:tcW w:w="675" w:type="dxa"/>
            <w:vAlign w:val="center"/>
          </w:tcPr>
          <w:p w14:paraId="1630C779" w14:textId="77777777" w:rsidR="003F750B" w:rsidRPr="003F750B" w:rsidRDefault="003F750B" w:rsidP="003F750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cs-CZ" w:eastAsia="cs-CZ"/>
              </w:rPr>
            </w:pPr>
            <w:r w:rsidRPr="003F750B">
              <w:rPr>
                <w:rFonts w:eastAsia="Times New Roman"/>
                <w:sz w:val="20"/>
                <w:szCs w:val="20"/>
                <w:lang w:val="cs-CZ" w:eastAsia="cs-CZ"/>
              </w:rPr>
              <w:t>1.</w:t>
            </w:r>
          </w:p>
        </w:tc>
        <w:tc>
          <w:tcPr>
            <w:tcW w:w="8931" w:type="dxa"/>
          </w:tcPr>
          <w:p w14:paraId="68612F0B" w14:textId="77777777" w:rsidR="003F750B" w:rsidRPr="003F750B" w:rsidRDefault="003F750B" w:rsidP="003F750B">
            <w:pPr>
              <w:spacing w:after="0" w:line="240" w:lineRule="auto"/>
              <w:rPr>
                <w:rFonts w:eastAsia="Times New Roman"/>
                <w:sz w:val="20"/>
                <w:szCs w:val="20"/>
                <w:lang w:val="cs-CZ" w:eastAsia="cs-CZ"/>
              </w:rPr>
            </w:pPr>
          </w:p>
        </w:tc>
      </w:tr>
      <w:tr w:rsidR="003F750B" w:rsidRPr="003F750B" w14:paraId="25907F46" w14:textId="77777777" w:rsidTr="00762901">
        <w:trPr>
          <w:trHeight w:val="368"/>
        </w:trPr>
        <w:tc>
          <w:tcPr>
            <w:tcW w:w="675" w:type="dxa"/>
            <w:vAlign w:val="center"/>
          </w:tcPr>
          <w:p w14:paraId="5C7C9FB4" w14:textId="77777777" w:rsidR="003F750B" w:rsidRPr="003F750B" w:rsidRDefault="003F750B" w:rsidP="003F750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cs-CZ" w:eastAsia="cs-CZ"/>
              </w:rPr>
            </w:pPr>
            <w:r w:rsidRPr="003F750B">
              <w:rPr>
                <w:rFonts w:eastAsia="Times New Roman"/>
                <w:sz w:val="20"/>
                <w:szCs w:val="20"/>
                <w:lang w:val="cs-CZ" w:eastAsia="cs-CZ"/>
              </w:rPr>
              <w:t>2.</w:t>
            </w:r>
          </w:p>
        </w:tc>
        <w:tc>
          <w:tcPr>
            <w:tcW w:w="8931" w:type="dxa"/>
          </w:tcPr>
          <w:p w14:paraId="3407AD4F" w14:textId="77777777" w:rsidR="003F750B" w:rsidRPr="003F750B" w:rsidRDefault="003F750B" w:rsidP="003F750B">
            <w:pPr>
              <w:spacing w:after="0" w:line="240" w:lineRule="auto"/>
              <w:rPr>
                <w:rFonts w:eastAsia="Times New Roman"/>
                <w:sz w:val="20"/>
                <w:szCs w:val="20"/>
                <w:lang w:val="cs-CZ" w:eastAsia="cs-CZ"/>
              </w:rPr>
            </w:pPr>
          </w:p>
        </w:tc>
      </w:tr>
      <w:tr w:rsidR="003F750B" w:rsidRPr="003F750B" w14:paraId="0E5ACF85" w14:textId="77777777" w:rsidTr="00762901">
        <w:trPr>
          <w:trHeight w:val="368"/>
        </w:trPr>
        <w:tc>
          <w:tcPr>
            <w:tcW w:w="675" w:type="dxa"/>
            <w:vAlign w:val="center"/>
          </w:tcPr>
          <w:p w14:paraId="336F7686" w14:textId="77777777" w:rsidR="003F750B" w:rsidRPr="003F750B" w:rsidRDefault="003F750B" w:rsidP="003F750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cs-CZ" w:eastAsia="cs-CZ"/>
              </w:rPr>
            </w:pPr>
            <w:r w:rsidRPr="003F750B">
              <w:rPr>
                <w:rFonts w:eastAsia="Times New Roman"/>
                <w:sz w:val="20"/>
                <w:szCs w:val="20"/>
                <w:lang w:val="cs-CZ" w:eastAsia="cs-CZ"/>
              </w:rPr>
              <w:t>3.</w:t>
            </w:r>
          </w:p>
        </w:tc>
        <w:tc>
          <w:tcPr>
            <w:tcW w:w="8931" w:type="dxa"/>
          </w:tcPr>
          <w:p w14:paraId="5622C134" w14:textId="77777777" w:rsidR="003F750B" w:rsidRPr="003F750B" w:rsidRDefault="003F750B" w:rsidP="003F750B">
            <w:pPr>
              <w:spacing w:after="0" w:line="240" w:lineRule="auto"/>
              <w:rPr>
                <w:rFonts w:eastAsia="Times New Roman"/>
                <w:sz w:val="20"/>
                <w:szCs w:val="20"/>
                <w:lang w:val="cs-CZ" w:eastAsia="cs-CZ"/>
              </w:rPr>
            </w:pPr>
          </w:p>
        </w:tc>
      </w:tr>
    </w:tbl>
    <w:p w14:paraId="4CD7DCCF" w14:textId="77777777" w:rsidR="003F750B" w:rsidRPr="003F750B" w:rsidRDefault="003F750B" w:rsidP="003B56B7">
      <w:pPr>
        <w:spacing w:after="120" w:line="320" w:lineRule="exact"/>
        <w:jc w:val="both"/>
        <w:rPr>
          <w:rFonts w:cs="Calibri"/>
          <w:b/>
        </w:rPr>
      </w:pPr>
      <w:r w:rsidRPr="003F750B">
        <w:rPr>
          <w:rFonts w:eastAsia="Times New Roman"/>
          <w:i/>
          <w:noProof/>
          <w:sz w:val="20"/>
          <w:szCs w:val="20"/>
          <w:lang w:val="cs-CZ" w:eastAsia="cs-CZ"/>
        </w:rPr>
        <w:t xml:space="preserve">Napomena: Dodati redove po potrebi. Svi dokumenti s popisa moraju biti priloženi uz obrazac </w:t>
      </w:r>
      <w:r w:rsidR="005E5607">
        <w:rPr>
          <w:rFonts w:eastAsia="Times New Roman"/>
          <w:i/>
          <w:noProof/>
          <w:sz w:val="20"/>
          <w:szCs w:val="20"/>
          <w:lang w:val="cs-CZ" w:eastAsia="cs-CZ"/>
        </w:rPr>
        <w:t>Z</w:t>
      </w:r>
      <w:r w:rsidR="005E5607" w:rsidRPr="003F750B">
        <w:rPr>
          <w:rFonts w:eastAsia="Times New Roman"/>
          <w:i/>
          <w:noProof/>
          <w:sz w:val="20"/>
          <w:szCs w:val="20"/>
          <w:lang w:val="cs-CZ" w:eastAsia="cs-CZ"/>
        </w:rPr>
        <w:t>ahtjeva</w:t>
      </w:r>
      <w:r w:rsidRPr="003F750B">
        <w:rPr>
          <w:rFonts w:eastAsia="Times New Roman"/>
          <w:i/>
          <w:noProof/>
          <w:sz w:val="20"/>
          <w:szCs w:val="20"/>
          <w:lang w:val="cs-CZ" w:eastAsia="cs-CZ"/>
        </w:rPr>
        <w:t xml:space="preserve">. </w:t>
      </w:r>
      <w:r w:rsidR="00A60193">
        <w:rPr>
          <w:rFonts w:cs="Calibri"/>
          <w:b/>
        </w:rPr>
        <w:pict w14:anchorId="0D7CEBCF">
          <v:rect id="_x0000_i1030" style="width:0;height:1.5pt" o:hralign="center" o:hrstd="t" o:hr="t" fillcolor="#a0a0a0" stroked="f"/>
        </w:pict>
      </w:r>
    </w:p>
    <w:tbl>
      <w:tblPr>
        <w:tblpPr w:leftFromText="180" w:rightFromText="180" w:vertAnchor="text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0"/>
        <w:gridCol w:w="5096"/>
      </w:tblGrid>
      <w:tr w:rsidR="00692E19" w:rsidRPr="003F750B" w14:paraId="4CEF10AC" w14:textId="77777777" w:rsidTr="003B56B7">
        <w:tc>
          <w:tcPr>
            <w:tcW w:w="9606" w:type="dxa"/>
            <w:gridSpan w:val="2"/>
          </w:tcPr>
          <w:p w14:paraId="7F40B9E8" w14:textId="77777777" w:rsidR="00692E19" w:rsidRPr="002230AB" w:rsidRDefault="00692E19" w:rsidP="00692E19">
            <w:pPr>
              <w:spacing w:after="120" w:line="320" w:lineRule="exact"/>
              <w:ind w:left="357" w:hanging="357"/>
              <w:rPr>
                <w:rFonts w:cs="Calibri"/>
                <w:b/>
              </w:rPr>
            </w:pPr>
            <w:r w:rsidRPr="002230AB">
              <w:rPr>
                <w:rFonts w:cs="Calibri"/>
                <w:b/>
              </w:rPr>
              <w:t>Izjava korisnika:</w:t>
            </w:r>
          </w:p>
          <w:p w14:paraId="7128FFED" w14:textId="77777777" w:rsidR="00692E19" w:rsidRPr="002230AB" w:rsidRDefault="00692E19" w:rsidP="001B0F2E">
            <w:pPr>
              <w:spacing w:after="120" w:line="320" w:lineRule="exact"/>
              <w:rPr>
                <w:rFonts w:cs="Calibri"/>
                <w:b/>
              </w:rPr>
            </w:pPr>
            <w:r w:rsidRPr="002230AB">
              <w:rPr>
                <w:rFonts w:cs="Calibri"/>
                <w:b/>
              </w:rPr>
              <w:t xml:space="preserve">Ako se pri administrativnoj obradi ovog Zahtjeva utvrdi da sam pogrešno zaključio/la da se radi o </w:t>
            </w:r>
            <w:r>
              <w:rPr>
                <w:rFonts w:cs="Calibri"/>
                <w:b/>
              </w:rPr>
              <w:t>„</w:t>
            </w:r>
            <w:r w:rsidRPr="002230AB">
              <w:rPr>
                <w:rFonts w:cs="Calibri"/>
                <w:b/>
              </w:rPr>
              <w:t>manjim izmjenama projekta</w:t>
            </w:r>
            <w:r>
              <w:rPr>
                <w:rFonts w:cs="Calibri"/>
                <w:b/>
              </w:rPr>
              <w:t>“</w:t>
            </w:r>
            <w:r w:rsidRPr="002230AB">
              <w:rPr>
                <w:rFonts w:cs="Calibri"/>
                <w:b/>
              </w:rPr>
              <w:t xml:space="preserve"> umjesto o </w:t>
            </w:r>
            <w:r>
              <w:rPr>
                <w:rFonts w:cs="Calibri"/>
                <w:b/>
              </w:rPr>
              <w:t>„</w:t>
            </w:r>
            <w:r w:rsidRPr="002230AB">
              <w:rPr>
                <w:rFonts w:cs="Calibri"/>
                <w:b/>
              </w:rPr>
              <w:t>ostalim izmjenama projekta</w:t>
            </w:r>
            <w:r>
              <w:rPr>
                <w:rFonts w:cs="Calibri"/>
                <w:b/>
              </w:rPr>
              <w:t>“</w:t>
            </w:r>
            <w:r w:rsidRPr="002230AB">
              <w:rPr>
                <w:rFonts w:cs="Calibri"/>
                <w:b/>
              </w:rPr>
              <w:t xml:space="preserve">, suglasan/suglasna sam da Agencija za plaćanja obradi Zahtjev </w:t>
            </w:r>
            <w:r>
              <w:rPr>
                <w:rFonts w:cs="Calibri"/>
                <w:b/>
              </w:rPr>
              <w:t>za promjene kao da je podnesen za „ostale izmjene projekta“</w:t>
            </w:r>
            <w:r w:rsidRPr="002230AB">
              <w:rPr>
                <w:rFonts w:cs="Calibri"/>
                <w:b/>
              </w:rPr>
              <w:t>.</w:t>
            </w:r>
          </w:p>
        </w:tc>
      </w:tr>
      <w:tr w:rsidR="00692E19" w:rsidRPr="003F750B" w14:paraId="22119E54" w14:textId="77777777" w:rsidTr="003B56B7">
        <w:tc>
          <w:tcPr>
            <w:tcW w:w="4510" w:type="dxa"/>
          </w:tcPr>
          <w:p w14:paraId="0A5F6DC8" w14:textId="77777777" w:rsidR="00692E19" w:rsidRPr="003F750B" w:rsidRDefault="00692E19" w:rsidP="00692E19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3F750B">
              <w:rPr>
                <w:rFonts w:cs="Calibri"/>
              </w:rPr>
              <w:t>Datum:</w:t>
            </w:r>
          </w:p>
        </w:tc>
        <w:tc>
          <w:tcPr>
            <w:tcW w:w="5096" w:type="dxa"/>
          </w:tcPr>
          <w:p w14:paraId="0A03363A" w14:textId="77777777" w:rsidR="00692E19" w:rsidRPr="003F750B" w:rsidRDefault="00692E19" w:rsidP="00692E19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3F750B">
              <w:rPr>
                <w:rFonts w:cs="Calibri"/>
              </w:rPr>
              <w:t>Pečat i potpis:</w:t>
            </w:r>
          </w:p>
          <w:p w14:paraId="3843F4C3" w14:textId="77777777" w:rsidR="00692E19" w:rsidRPr="003F750B" w:rsidRDefault="00692E19" w:rsidP="00692E19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692E19" w:rsidRPr="003F750B" w14:paraId="5C090306" w14:textId="77777777" w:rsidTr="003B56B7">
        <w:tc>
          <w:tcPr>
            <w:tcW w:w="9606" w:type="dxa"/>
            <w:gridSpan w:val="2"/>
          </w:tcPr>
          <w:p w14:paraId="18F3CCEB" w14:textId="77777777" w:rsidR="00692E19" w:rsidRPr="003F750B" w:rsidRDefault="00692E19" w:rsidP="00692E19">
            <w:pPr>
              <w:spacing w:after="120" w:line="320" w:lineRule="exact"/>
              <w:jc w:val="both"/>
              <w:rPr>
                <w:rFonts w:cs="Calibri"/>
              </w:rPr>
            </w:pPr>
            <w:r w:rsidRPr="000A45F5">
              <w:rPr>
                <w:rFonts w:cs="Calibri"/>
              </w:rPr>
              <w:t>Zahtjev pošaljite na adresu: Agencija za plaćanja u poljoprivredi, ribarstvu i ruralnom razvoju,                                                   mjera Ulaganja u vinarije i marketing vina, Ulica grada Vukovara 269 d, 10000 Zagreb</w:t>
            </w:r>
          </w:p>
        </w:tc>
      </w:tr>
    </w:tbl>
    <w:p w14:paraId="60C5EB19" w14:textId="09238842" w:rsidR="003F750B" w:rsidRPr="003F750B" w:rsidRDefault="003F750B" w:rsidP="003B56B7">
      <w:pPr>
        <w:tabs>
          <w:tab w:val="left" w:pos="8175"/>
        </w:tabs>
        <w:spacing w:after="120" w:line="320" w:lineRule="exact"/>
        <w:rPr>
          <w:sz w:val="56"/>
          <w:szCs w:val="56"/>
        </w:rPr>
      </w:pPr>
    </w:p>
    <w:sectPr w:rsidR="003F750B" w:rsidRPr="003F750B" w:rsidSect="003B56B7">
      <w:pgSz w:w="11906" w:h="16838"/>
      <w:pgMar w:top="2268" w:right="991" w:bottom="1418" w:left="1418" w:header="1134" w:footer="4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094D0A" w14:textId="77777777" w:rsidR="00174E05" w:rsidRDefault="00174E05" w:rsidP="00336C0E">
      <w:pPr>
        <w:spacing w:after="0" w:line="240" w:lineRule="auto"/>
      </w:pPr>
      <w:r>
        <w:separator/>
      </w:r>
    </w:p>
  </w:endnote>
  <w:endnote w:type="continuationSeparator" w:id="0">
    <w:p w14:paraId="06DD53AD" w14:textId="77777777" w:rsidR="00174E05" w:rsidRDefault="00174E05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372B22" w14:textId="73DAFE69" w:rsidR="00762901" w:rsidRPr="00DF5331" w:rsidRDefault="00A60193" w:rsidP="003E1C7B">
    <w:pPr>
      <w:pStyle w:val="Footer"/>
      <w:tabs>
        <w:tab w:val="left" w:pos="855"/>
      </w:tabs>
    </w:pPr>
    <w:sdt>
      <w:sdtPr>
        <w:alias w:val="Šifra_verzija_datum"/>
        <w:tag w:val="_x0160_ifra_verzija_datum"/>
        <w:id w:val="-509831794"/>
        <w:placeholder>
          <w:docPart w:val="6BBE5FDE7C814222BEF23B25E97B6403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691FA3">
          <w:t>L6_PP_O9_v3.6_201868</w:t>
        </w:r>
      </w:sdtContent>
    </w:sdt>
    <w:r w:rsidR="00762901">
      <w:tab/>
    </w:r>
    <w:r w:rsidR="00762901">
      <w:tab/>
    </w:r>
    <w:r w:rsidR="00762901">
      <w:fldChar w:fldCharType="begin"/>
    </w:r>
    <w:r w:rsidR="00762901">
      <w:instrText xml:space="preserve"> PAGE   \* MERGEFORMAT </w:instrText>
    </w:r>
    <w:r w:rsidR="00762901">
      <w:fldChar w:fldCharType="separate"/>
    </w:r>
    <w:r>
      <w:rPr>
        <w:noProof/>
      </w:rPr>
      <w:t>1</w:t>
    </w:r>
    <w:r w:rsidR="00762901">
      <w:fldChar w:fldCharType="end"/>
    </w:r>
    <w:r w:rsidR="00762901">
      <w:t xml:space="preserve"> / </w:t>
    </w:r>
    <w:fldSimple w:instr=" NUMPAGES   \* MERGEFORMAT ">
      <w:r>
        <w:rPr>
          <w:noProof/>
        </w:rPr>
        <w:t>1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DC55F3" w14:textId="77777777" w:rsidR="00762901" w:rsidRDefault="00424571" w:rsidP="00DF6B67">
    <w:pPr>
      <w:pStyle w:val="Footer"/>
    </w:pPr>
    <w:fldSimple w:instr=" FILENAME   \* MERGEFORMAT ">
      <w:r w:rsidR="00762901">
        <w:rPr>
          <w:noProof/>
        </w:rPr>
        <w:t>Document2</w:t>
      </w:r>
    </w:fldSimple>
    <w:r w:rsidR="00762901">
      <w:tab/>
    </w:r>
    <w:r w:rsidR="00762901">
      <w:tab/>
    </w:r>
    <w:r w:rsidR="00762901">
      <w:fldChar w:fldCharType="begin"/>
    </w:r>
    <w:r w:rsidR="00762901">
      <w:instrText xml:space="preserve"> PAGE   \* MERGEFORMAT </w:instrText>
    </w:r>
    <w:r w:rsidR="00762901">
      <w:fldChar w:fldCharType="separate"/>
    </w:r>
    <w:r w:rsidR="00762901">
      <w:rPr>
        <w:noProof/>
      </w:rPr>
      <w:t>1</w:t>
    </w:r>
    <w:r w:rsidR="00762901">
      <w:fldChar w:fldCharType="end"/>
    </w:r>
    <w:r w:rsidR="00762901">
      <w:t xml:space="preserve"> / </w:t>
    </w:r>
    <w:fldSimple w:instr=" NUMPAGES   \* MERGEFORMAT ">
      <w:r w:rsidR="00762901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D909D5" w14:textId="77777777" w:rsidR="00174E05" w:rsidRDefault="00174E05" w:rsidP="00336C0E">
      <w:pPr>
        <w:spacing w:after="0" w:line="240" w:lineRule="auto"/>
      </w:pPr>
      <w:r>
        <w:separator/>
      </w:r>
    </w:p>
  </w:footnote>
  <w:footnote w:type="continuationSeparator" w:id="0">
    <w:p w14:paraId="585AEB7F" w14:textId="77777777" w:rsidR="00174E05" w:rsidRDefault="00174E05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179EE8" w14:textId="78304BE6" w:rsidR="00762901" w:rsidRDefault="00602A5E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6FDCA0F3" wp14:editId="7E1787C7">
          <wp:extent cx="1676400" cy="963295"/>
          <wp:effectExtent l="0" t="0" r="0" b="8255"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D085B7" w14:textId="77777777" w:rsidR="00762901" w:rsidRDefault="00762901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9264" behindDoc="1" locked="1" layoutInCell="1" allowOverlap="1" wp14:anchorId="678C5538" wp14:editId="0DAE2A94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9" name="Picture 19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7.25pt;height:11.25pt;visibility:visible;mso-wrap-style:square" o:bullet="t">
        <v:imagedata r:id="rId1" o:title=""/>
      </v:shape>
    </w:pict>
  </w:numPicBullet>
  <w:numPicBullet w:numPicBulletId="1">
    <w:pict>
      <v:shape id="_x0000_i1027" type="#_x0000_t75" style="width:17.25pt;height:11.25pt;visibility:visible;mso-wrap-style:square" o:bullet="t">
        <v:imagedata r:id="rId2" o:title=""/>
      </v:shape>
    </w:pict>
  </w:numPicBullet>
  <w:abstractNum w:abstractNumId="0" w15:restartNumberingAfterBreak="0">
    <w:nsid w:val="136B2E8C"/>
    <w:multiLevelType w:val="hybridMultilevel"/>
    <w:tmpl w:val="D2E2C4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7">
      <w:start w:val="1"/>
      <w:numFmt w:val="lowerLetter"/>
      <w:lvlText w:val="%3)"/>
      <w:lvlJc w:val="lef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D494B"/>
    <w:multiLevelType w:val="hybridMultilevel"/>
    <w:tmpl w:val="1102E650"/>
    <w:lvl w:ilvl="0" w:tplc="3B30FE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BEAE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6856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2AF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10AF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BC9E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BABB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5CF0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904E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6107791"/>
    <w:multiLevelType w:val="hybridMultilevel"/>
    <w:tmpl w:val="0046F33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924D5C"/>
    <w:multiLevelType w:val="hybridMultilevel"/>
    <w:tmpl w:val="425409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5D3A72"/>
    <w:multiLevelType w:val="hybridMultilevel"/>
    <w:tmpl w:val="5C324470"/>
    <w:lvl w:ilvl="0" w:tplc="FB56C4D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D17399"/>
    <w:multiLevelType w:val="hybridMultilevel"/>
    <w:tmpl w:val="0046F33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7C2011"/>
    <w:multiLevelType w:val="hybridMultilevel"/>
    <w:tmpl w:val="FCB6550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624D4B"/>
    <w:multiLevelType w:val="hybridMultilevel"/>
    <w:tmpl w:val="1212B7E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EF56FC"/>
    <w:multiLevelType w:val="hybridMultilevel"/>
    <w:tmpl w:val="D0224F06"/>
    <w:lvl w:ilvl="0" w:tplc="041A000F">
      <w:start w:val="1"/>
      <w:numFmt w:val="decimal"/>
      <w:lvlText w:val="%1."/>
      <w:lvlJc w:val="left"/>
      <w:pPr>
        <w:ind w:left="770" w:hanging="360"/>
      </w:pPr>
    </w:lvl>
    <w:lvl w:ilvl="1" w:tplc="041A0019" w:tentative="1">
      <w:start w:val="1"/>
      <w:numFmt w:val="lowerLetter"/>
      <w:lvlText w:val="%2."/>
      <w:lvlJc w:val="left"/>
      <w:pPr>
        <w:ind w:left="1490" w:hanging="360"/>
      </w:pPr>
    </w:lvl>
    <w:lvl w:ilvl="2" w:tplc="041A001B" w:tentative="1">
      <w:start w:val="1"/>
      <w:numFmt w:val="lowerRoman"/>
      <w:lvlText w:val="%3."/>
      <w:lvlJc w:val="right"/>
      <w:pPr>
        <w:ind w:left="2210" w:hanging="180"/>
      </w:pPr>
    </w:lvl>
    <w:lvl w:ilvl="3" w:tplc="041A000F" w:tentative="1">
      <w:start w:val="1"/>
      <w:numFmt w:val="decimal"/>
      <w:lvlText w:val="%4."/>
      <w:lvlJc w:val="left"/>
      <w:pPr>
        <w:ind w:left="2930" w:hanging="360"/>
      </w:pPr>
    </w:lvl>
    <w:lvl w:ilvl="4" w:tplc="041A0019" w:tentative="1">
      <w:start w:val="1"/>
      <w:numFmt w:val="lowerLetter"/>
      <w:lvlText w:val="%5."/>
      <w:lvlJc w:val="left"/>
      <w:pPr>
        <w:ind w:left="3650" w:hanging="360"/>
      </w:pPr>
    </w:lvl>
    <w:lvl w:ilvl="5" w:tplc="041A001B" w:tentative="1">
      <w:start w:val="1"/>
      <w:numFmt w:val="lowerRoman"/>
      <w:lvlText w:val="%6."/>
      <w:lvlJc w:val="right"/>
      <w:pPr>
        <w:ind w:left="4370" w:hanging="180"/>
      </w:pPr>
    </w:lvl>
    <w:lvl w:ilvl="6" w:tplc="041A000F" w:tentative="1">
      <w:start w:val="1"/>
      <w:numFmt w:val="decimal"/>
      <w:lvlText w:val="%7."/>
      <w:lvlJc w:val="left"/>
      <w:pPr>
        <w:ind w:left="5090" w:hanging="360"/>
      </w:pPr>
    </w:lvl>
    <w:lvl w:ilvl="7" w:tplc="041A0019" w:tentative="1">
      <w:start w:val="1"/>
      <w:numFmt w:val="lowerLetter"/>
      <w:lvlText w:val="%8."/>
      <w:lvlJc w:val="left"/>
      <w:pPr>
        <w:ind w:left="5810" w:hanging="360"/>
      </w:pPr>
    </w:lvl>
    <w:lvl w:ilvl="8" w:tplc="041A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9" w15:restartNumberingAfterBreak="0">
    <w:nsid w:val="4FBC1DBF"/>
    <w:multiLevelType w:val="hybridMultilevel"/>
    <w:tmpl w:val="0046F33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77272C"/>
    <w:multiLevelType w:val="hybridMultilevel"/>
    <w:tmpl w:val="0046F33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272BA9"/>
    <w:multiLevelType w:val="hybridMultilevel"/>
    <w:tmpl w:val="656C6460"/>
    <w:lvl w:ilvl="0" w:tplc="2F1A6A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9211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6615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FC90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BED9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8CF0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F653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50D9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4470B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76BA0DFC"/>
    <w:multiLevelType w:val="hybridMultilevel"/>
    <w:tmpl w:val="76007006"/>
    <w:lvl w:ilvl="0" w:tplc="33CEB6A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EC5A5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F2B6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BE34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2892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EFC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446C4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CC70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5D022B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7AC5FAE"/>
    <w:multiLevelType w:val="hybridMultilevel"/>
    <w:tmpl w:val="5F6AFC78"/>
    <w:lvl w:ilvl="0" w:tplc="5CC8E1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127FF7"/>
    <w:multiLevelType w:val="hybridMultilevel"/>
    <w:tmpl w:val="0046F33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D27389"/>
    <w:multiLevelType w:val="hybridMultilevel"/>
    <w:tmpl w:val="4DCACE72"/>
    <w:lvl w:ilvl="0" w:tplc="041A0017">
      <w:start w:val="1"/>
      <w:numFmt w:val="lowerLetter"/>
      <w:lvlText w:val="%1)"/>
      <w:lvlJc w:val="left"/>
      <w:pPr>
        <w:ind w:left="2136" w:hanging="360"/>
      </w:pPr>
    </w:lvl>
    <w:lvl w:ilvl="1" w:tplc="041A0019" w:tentative="1">
      <w:start w:val="1"/>
      <w:numFmt w:val="lowerLetter"/>
      <w:lvlText w:val="%2."/>
      <w:lvlJc w:val="left"/>
      <w:pPr>
        <w:ind w:left="2856" w:hanging="360"/>
      </w:pPr>
    </w:lvl>
    <w:lvl w:ilvl="2" w:tplc="041A001B" w:tentative="1">
      <w:start w:val="1"/>
      <w:numFmt w:val="lowerRoman"/>
      <w:lvlText w:val="%3."/>
      <w:lvlJc w:val="right"/>
      <w:pPr>
        <w:ind w:left="3576" w:hanging="180"/>
      </w:pPr>
    </w:lvl>
    <w:lvl w:ilvl="3" w:tplc="041A000F" w:tentative="1">
      <w:start w:val="1"/>
      <w:numFmt w:val="decimal"/>
      <w:lvlText w:val="%4."/>
      <w:lvlJc w:val="left"/>
      <w:pPr>
        <w:ind w:left="4296" w:hanging="360"/>
      </w:pPr>
    </w:lvl>
    <w:lvl w:ilvl="4" w:tplc="041A0019" w:tentative="1">
      <w:start w:val="1"/>
      <w:numFmt w:val="lowerLetter"/>
      <w:lvlText w:val="%5."/>
      <w:lvlJc w:val="left"/>
      <w:pPr>
        <w:ind w:left="5016" w:hanging="360"/>
      </w:pPr>
    </w:lvl>
    <w:lvl w:ilvl="5" w:tplc="041A001B" w:tentative="1">
      <w:start w:val="1"/>
      <w:numFmt w:val="lowerRoman"/>
      <w:lvlText w:val="%6."/>
      <w:lvlJc w:val="right"/>
      <w:pPr>
        <w:ind w:left="5736" w:hanging="180"/>
      </w:pPr>
    </w:lvl>
    <w:lvl w:ilvl="6" w:tplc="041A000F" w:tentative="1">
      <w:start w:val="1"/>
      <w:numFmt w:val="decimal"/>
      <w:lvlText w:val="%7."/>
      <w:lvlJc w:val="left"/>
      <w:pPr>
        <w:ind w:left="6456" w:hanging="360"/>
      </w:pPr>
    </w:lvl>
    <w:lvl w:ilvl="7" w:tplc="041A0019" w:tentative="1">
      <w:start w:val="1"/>
      <w:numFmt w:val="lowerLetter"/>
      <w:lvlText w:val="%8."/>
      <w:lvlJc w:val="left"/>
      <w:pPr>
        <w:ind w:left="7176" w:hanging="360"/>
      </w:pPr>
    </w:lvl>
    <w:lvl w:ilvl="8" w:tplc="041A001B" w:tentative="1">
      <w:start w:val="1"/>
      <w:numFmt w:val="lowerRoman"/>
      <w:lvlText w:val="%9."/>
      <w:lvlJc w:val="right"/>
      <w:pPr>
        <w:ind w:left="7896" w:hanging="180"/>
      </w:pPr>
    </w:lvl>
  </w:abstractNum>
  <w:num w:numId="1">
    <w:abstractNumId w:val="10"/>
  </w:num>
  <w:num w:numId="2">
    <w:abstractNumId w:val="3"/>
  </w:num>
  <w:num w:numId="3">
    <w:abstractNumId w:val="12"/>
  </w:num>
  <w:num w:numId="4">
    <w:abstractNumId w:val="1"/>
  </w:num>
  <w:num w:numId="5">
    <w:abstractNumId w:val="8"/>
  </w:num>
  <w:num w:numId="6">
    <w:abstractNumId w:val="13"/>
  </w:num>
  <w:num w:numId="7">
    <w:abstractNumId w:val="16"/>
  </w:num>
  <w:num w:numId="8">
    <w:abstractNumId w:val="7"/>
  </w:num>
  <w:num w:numId="9">
    <w:abstractNumId w:val="0"/>
  </w:num>
  <w:num w:numId="10">
    <w:abstractNumId w:val="6"/>
  </w:num>
  <w:num w:numId="11">
    <w:abstractNumId w:val="15"/>
  </w:num>
  <w:num w:numId="12">
    <w:abstractNumId w:val="9"/>
  </w:num>
  <w:num w:numId="13">
    <w:abstractNumId w:val="4"/>
  </w:num>
  <w:num w:numId="14">
    <w:abstractNumId w:val="2"/>
  </w:num>
  <w:num w:numId="15">
    <w:abstractNumId w:val="11"/>
  </w:num>
  <w:num w:numId="16">
    <w:abstractNumId w:val="5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moveDateAndTime/>
  <w:hideSpellingErrors/>
  <w:hideGrammaticalErrors/>
  <w:attachedTemplate r:id="rId1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C7D"/>
    <w:rsid w:val="00014E65"/>
    <w:rsid w:val="00043A99"/>
    <w:rsid w:val="00053900"/>
    <w:rsid w:val="00065265"/>
    <w:rsid w:val="00071A06"/>
    <w:rsid w:val="000A6242"/>
    <w:rsid w:val="000B1E10"/>
    <w:rsid w:val="000E497A"/>
    <w:rsid w:val="000F07B2"/>
    <w:rsid w:val="0017478B"/>
    <w:rsid w:val="00174E05"/>
    <w:rsid w:val="00193283"/>
    <w:rsid w:val="001B0F2E"/>
    <w:rsid w:val="001B777B"/>
    <w:rsid w:val="001C5AB9"/>
    <w:rsid w:val="001E4846"/>
    <w:rsid w:val="00207886"/>
    <w:rsid w:val="002541E6"/>
    <w:rsid w:val="002671E8"/>
    <w:rsid w:val="00272D9C"/>
    <w:rsid w:val="00273B94"/>
    <w:rsid w:val="002A3B6D"/>
    <w:rsid w:val="002A690A"/>
    <w:rsid w:val="002B2929"/>
    <w:rsid w:val="002B68E1"/>
    <w:rsid w:val="002F6D7C"/>
    <w:rsid w:val="00320BAB"/>
    <w:rsid w:val="00336C0E"/>
    <w:rsid w:val="003437EE"/>
    <w:rsid w:val="00372431"/>
    <w:rsid w:val="003756DC"/>
    <w:rsid w:val="0038508E"/>
    <w:rsid w:val="003866A9"/>
    <w:rsid w:val="003A1B24"/>
    <w:rsid w:val="003B24D2"/>
    <w:rsid w:val="003B56B7"/>
    <w:rsid w:val="003C05EA"/>
    <w:rsid w:val="003C607D"/>
    <w:rsid w:val="003D2226"/>
    <w:rsid w:val="003E1C7B"/>
    <w:rsid w:val="003F2307"/>
    <w:rsid w:val="003F750B"/>
    <w:rsid w:val="00424571"/>
    <w:rsid w:val="0044632C"/>
    <w:rsid w:val="00453963"/>
    <w:rsid w:val="00454E71"/>
    <w:rsid w:val="00460963"/>
    <w:rsid w:val="004673DF"/>
    <w:rsid w:val="004A7949"/>
    <w:rsid w:val="004B08AD"/>
    <w:rsid w:val="004C17F6"/>
    <w:rsid w:val="004E6207"/>
    <w:rsid w:val="00525B61"/>
    <w:rsid w:val="005362DB"/>
    <w:rsid w:val="00542783"/>
    <w:rsid w:val="005529EC"/>
    <w:rsid w:val="0057330A"/>
    <w:rsid w:val="00577FAF"/>
    <w:rsid w:val="00595105"/>
    <w:rsid w:val="005C23FE"/>
    <w:rsid w:val="005C52FD"/>
    <w:rsid w:val="005E1128"/>
    <w:rsid w:val="005E2704"/>
    <w:rsid w:val="005E5607"/>
    <w:rsid w:val="005E5928"/>
    <w:rsid w:val="005E672E"/>
    <w:rsid w:val="00602A5E"/>
    <w:rsid w:val="006210AE"/>
    <w:rsid w:val="006354B4"/>
    <w:rsid w:val="00647D08"/>
    <w:rsid w:val="00655CE5"/>
    <w:rsid w:val="00662228"/>
    <w:rsid w:val="006705C4"/>
    <w:rsid w:val="00676E63"/>
    <w:rsid w:val="00691FA3"/>
    <w:rsid w:val="00692E19"/>
    <w:rsid w:val="00696FAE"/>
    <w:rsid w:val="006A5010"/>
    <w:rsid w:val="006B6FE1"/>
    <w:rsid w:val="006D5C25"/>
    <w:rsid w:val="006F0AC9"/>
    <w:rsid w:val="00701671"/>
    <w:rsid w:val="00711591"/>
    <w:rsid w:val="00717B6D"/>
    <w:rsid w:val="0072194F"/>
    <w:rsid w:val="00730CAE"/>
    <w:rsid w:val="00733B5E"/>
    <w:rsid w:val="007346AC"/>
    <w:rsid w:val="007474EB"/>
    <w:rsid w:val="00762901"/>
    <w:rsid w:val="007629BE"/>
    <w:rsid w:val="00766E49"/>
    <w:rsid w:val="007A5A9E"/>
    <w:rsid w:val="007C45FE"/>
    <w:rsid w:val="007D6268"/>
    <w:rsid w:val="007D7125"/>
    <w:rsid w:val="0081658B"/>
    <w:rsid w:val="00837743"/>
    <w:rsid w:val="00846762"/>
    <w:rsid w:val="00847418"/>
    <w:rsid w:val="00851280"/>
    <w:rsid w:val="008808AE"/>
    <w:rsid w:val="00881CEB"/>
    <w:rsid w:val="00883BCB"/>
    <w:rsid w:val="0089783F"/>
    <w:rsid w:val="008A0FDF"/>
    <w:rsid w:val="008A3752"/>
    <w:rsid w:val="008A3D4D"/>
    <w:rsid w:val="008C1131"/>
    <w:rsid w:val="008C1732"/>
    <w:rsid w:val="008D6AB1"/>
    <w:rsid w:val="008F53E0"/>
    <w:rsid w:val="00903971"/>
    <w:rsid w:val="00932277"/>
    <w:rsid w:val="009431E9"/>
    <w:rsid w:val="009515CF"/>
    <w:rsid w:val="0096672E"/>
    <w:rsid w:val="0097122A"/>
    <w:rsid w:val="009716DE"/>
    <w:rsid w:val="009A0D9D"/>
    <w:rsid w:val="009A5D4F"/>
    <w:rsid w:val="009B5FA6"/>
    <w:rsid w:val="00A04676"/>
    <w:rsid w:val="00A40CC6"/>
    <w:rsid w:val="00A5205D"/>
    <w:rsid w:val="00A60193"/>
    <w:rsid w:val="00A60824"/>
    <w:rsid w:val="00A906FC"/>
    <w:rsid w:val="00AB3624"/>
    <w:rsid w:val="00AD5DBD"/>
    <w:rsid w:val="00AE66C1"/>
    <w:rsid w:val="00B00854"/>
    <w:rsid w:val="00B16AB6"/>
    <w:rsid w:val="00B4447F"/>
    <w:rsid w:val="00B520A2"/>
    <w:rsid w:val="00B67719"/>
    <w:rsid w:val="00B95B0F"/>
    <w:rsid w:val="00BD5E1D"/>
    <w:rsid w:val="00BE6E08"/>
    <w:rsid w:val="00BF0389"/>
    <w:rsid w:val="00C13DE0"/>
    <w:rsid w:val="00C37AFC"/>
    <w:rsid w:val="00C53115"/>
    <w:rsid w:val="00C55FF1"/>
    <w:rsid w:val="00CA63D9"/>
    <w:rsid w:val="00D003D6"/>
    <w:rsid w:val="00D17F24"/>
    <w:rsid w:val="00D2586B"/>
    <w:rsid w:val="00D601BE"/>
    <w:rsid w:val="00D62CE7"/>
    <w:rsid w:val="00D904A1"/>
    <w:rsid w:val="00DA0E74"/>
    <w:rsid w:val="00DA6C7D"/>
    <w:rsid w:val="00DD3947"/>
    <w:rsid w:val="00DE3996"/>
    <w:rsid w:val="00DE55A6"/>
    <w:rsid w:val="00DF5331"/>
    <w:rsid w:val="00DF6B67"/>
    <w:rsid w:val="00E0315E"/>
    <w:rsid w:val="00E167AD"/>
    <w:rsid w:val="00E20303"/>
    <w:rsid w:val="00E22A92"/>
    <w:rsid w:val="00E34750"/>
    <w:rsid w:val="00E3640D"/>
    <w:rsid w:val="00E36793"/>
    <w:rsid w:val="00E40434"/>
    <w:rsid w:val="00E5611D"/>
    <w:rsid w:val="00E60260"/>
    <w:rsid w:val="00E9685D"/>
    <w:rsid w:val="00EA513F"/>
    <w:rsid w:val="00EC1CC6"/>
    <w:rsid w:val="00EE76FB"/>
    <w:rsid w:val="00EF1E2D"/>
    <w:rsid w:val="00EF360C"/>
    <w:rsid w:val="00EF6198"/>
    <w:rsid w:val="00F00D1C"/>
    <w:rsid w:val="00F048A9"/>
    <w:rsid w:val="00F1065B"/>
    <w:rsid w:val="00F22CAA"/>
    <w:rsid w:val="00F300D3"/>
    <w:rsid w:val="00F33E40"/>
    <w:rsid w:val="00F36346"/>
    <w:rsid w:val="00F5207D"/>
    <w:rsid w:val="00F56657"/>
    <w:rsid w:val="00F65A21"/>
    <w:rsid w:val="00F82282"/>
    <w:rsid w:val="00F942AE"/>
    <w:rsid w:val="00F94EAB"/>
    <w:rsid w:val="00FC4A94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fc"/>
    </o:shapedefaults>
    <o:shapelayout v:ext="edit">
      <o:idmap v:ext="edit" data="1"/>
    </o:shapelayout>
  </w:shapeDefaults>
  <w:decimalSymbol w:val=","/>
  <w:listSeparator w:val=";"/>
  <w14:docId w14:val="293CEDC8"/>
  <w15:docId w15:val="{9343BC0D-28F6-4139-BF6A-2B5365168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046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46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46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46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4676"/>
    <w:rPr>
      <w:b/>
      <w:bCs/>
      <w:lang w:eastAsia="en-US"/>
    </w:rPr>
  </w:style>
  <w:style w:type="table" w:styleId="TableGrid">
    <w:name w:val="Table Grid"/>
    <w:basedOn w:val="TableNormal"/>
    <w:uiPriority w:val="59"/>
    <w:rsid w:val="005E5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2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://sharepoint:8080/predlosci/Predlo&#382;ak%20kontrolne%20liste%202017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05DCF6AFC784BF09A63820616755E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178FAB-FDC4-4B22-8EB3-5CE9D7CE203C}"/>
      </w:docPartPr>
      <w:docPartBody>
        <w:p w:rsidR="009519E8" w:rsidRDefault="009519E8">
          <w:pPr>
            <w:pStyle w:val="D05DCF6AFC784BF09A63820616755E7E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6BBE5FDE7C814222BEF23B25E97B64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754A46-733A-4FFE-A478-AF147ADE59DE}"/>
      </w:docPartPr>
      <w:docPartBody>
        <w:p w:rsidR="009519E8" w:rsidRDefault="009519E8">
          <w:pPr>
            <w:pStyle w:val="6BBE5FDE7C814222BEF23B25E97B6403"/>
          </w:pPr>
          <w:r w:rsidRPr="00883C50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9E8"/>
    <w:rsid w:val="00036C2A"/>
    <w:rsid w:val="0045637E"/>
    <w:rsid w:val="007817A8"/>
    <w:rsid w:val="00951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D05DCF6AFC784BF09A63820616755E7E">
    <w:name w:val="D05DCF6AFC784BF09A63820616755E7E"/>
  </w:style>
  <w:style w:type="paragraph" w:customStyle="1" w:styleId="6BBE5FDE7C814222BEF23B25E97B6403">
    <w:name w:val="6BBE5FDE7C814222BEF23B25E97B640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Obrazac (Excel)" ma:contentTypeID="0x010100EA32AD1FF646D245AA7445C5A2052E1200266E81F31DEA3445AD2B1162514BCCD3" ma:contentTypeVersion="98" ma:contentTypeDescription="" ma:contentTypeScope="" ma:versionID="54176624d77ff7b552b981f16ec7faca">
  <xsd:schema xmlns:xsd="http://www.w3.org/2001/XMLSchema" xmlns:xs="http://www.w3.org/2001/XMLSchema" xmlns:p="http://schemas.microsoft.com/office/2006/metadata/properties" xmlns:ns1="http://schemas.microsoft.com/sharepoint/v3" xmlns:ns3="45adb973-3738-4051-9417-704071a43e5d" targetNamespace="http://schemas.microsoft.com/office/2006/metadata/properties" ma:root="true" ma:fieldsID="17b61c1cd021c29dabc80c37ec296f7f" ns1:_="" ns3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3:Naziv_x0020_na_x0020_engleskom_x0020_jeziku" minOccurs="0"/>
                <xsd:element ref="ns3:Šifra" minOccurs="0"/>
                <xsd:element ref="ns3:Datum_x0020_verzije" minOccurs="0"/>
                <xsd:element ref="ns3:Prilog_x0020_broj" minOccurs="0"/>
                <xsd:element ref="ns3:Status_x0020_verzije1" minOccurs="0"/>
                <xsd:element ref="ns3:Šifra_verzija_datum" minOccurs="0"/>
                <xsd:element ref="ns3:Kratica_x0020_OJ1" minOccurs="0"/>
                <xsd:element ref="ns3:Kratica_x0020_sektora_x002f_službe_x0020_-_x0020_2017" minOccurs="0"/>
                <xsd:element ref="ns3:Kratica_x0020_OJ_x0020_-_x0020_nova" minOccurs="0"/>
                <xsd:element ref="ns3:Broj_x0020_verzije" minOccurs="0"/>
                <xsd:element ref="ns3:Datum_x0020_pripreme" minOccurs="0"/>
                <xsd:element ref="ns3:Pripremio" minOccurs="0"/>
                <xsd:element ref="ns3:Kratica_x0020_OJ_x0020__x0028_Pripremio_x0029_" minOccurs="0"/>
                <xsd:element ref="ns3:Kratica_x0020_OJ_x0020__x0028_Pripremio_x0029__x0020_-_x0020_nova" minOccurs="0"/>
                <xsd:element ref="ns3:Kratica_x0020_OJ_x0020__x0028_Pripremio_x0029__x0020_-_x0020_2017" minOccurs="0"/>
                <xsd:element ref="ns1:_dlc_Exempt" minOccurs="0"/>
                <xsd:element ref="ns3:_dlc_DocIdUrl" minOccurs="0"/>
                <xsd:element ref="ns3:_dlc_DocId" minOccurs="0"/>
                <xsd:element ref="ns3:_dlc_DocIdPersistId" minOccurs="0"/>
                <xsd:element ref="ns3:Šifra_x0020_procedure1" minOccurs="0"/>
                <xsd:element ref="ns3:Footer_x0028_format_x0029_" minOccurs="0"/>
                <xsd:element ref="ns3:Broj_x0020_Naputka" minOccurs="0"/>
                <xsd:element ref="ns3:Vrijedi_x0020_od" minOccurs="0"/>
                <xsd:element ref="ns3:Naziv_x0020_prikaza_x0020_procesa_x002f_landscape-a" minOccurs="0"/>
                <xsd:element ref="ns3:Sektor_x002f_odjel_x002f_odgovorna_x0020_osoba_x0020__x0028_Report_x0029_" minOccurs="0"/>
                <xsd:element ref="ns3:Poveznice_x0020_na_x0020_druge_x0020_procedure" minOccurs="0"/>
                <xsd:element ref="ns3:Osobe_x0020_koje_x0020_ažuriraju_x0020_PAP" minOccurs="0"/>
                <xsd:element ref="ns3:Poveznice_x0020_na_x0020_druge_x0020_procedure_x0020_-_x0020_novo" minOccurs="0"/>
                <xsd:element ref="ns3:Šifra_x0020_prikaza_x0020_procesa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7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Naziv_x0020_na_x0020_engleskom_x0020_jeziku" ma:index="2" nillable="true" ma:displayName="Naziv na engleskom jeziku" ma:internalName="Naziv_x0020_na_x0020_engleskom_x0020_jeziku">
      <xsd:simpleType>
        <xsd:restriction base="dms:Text">
          <xsd:maxLength value="255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Datum_x0020_verzije" ma:index="4" nillable="true" ma:displayName="Datum verzije" ma:description="Polje se popunjava samo na omotu, te se automatski nasljeđuje u osnovne dokumente i priloge." ma:format="DateOnly" ma:internalName="Datum_x0020_verzije" ma:readOnly="false">
      <xsd:simpleType>
        <xsd:restriction base="dms:DateTime"/>
      </xsd:simpleType>
    </xsd:element>
    <xsd:element name="Prilog_x0020_broj" ma:index="5" nillable="true" ma:displayName="Vrsta dokumenta" ma:default="Osnovni dokument" ma:format="RadioButtons" ma:internalName="Prilog_x0020_broj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Status_x0020_verzije1" ma:index="6" nillable="true" ma:displayName="Status verzije" ma:description="Polje se popunjava samo na omotu, te se automatski nasljeđuje u osnovne dokumente i priloge." ma:format="Dropdown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Šifra_verzija_datum" ma:index="7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Kratica_x0020_OJ1" ma:index="8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sektora_x002f_službe_x0020_-_x0020_2017" ma:index="9" nillable="true" ma:displayName="Kratica sektora/službe - 2017" ma:list="{c0a6a410-b6d4-4202-9ce3-c073be487c2e}" ma:internalName="Kratica_x0020_sektora_x002F_slu_x017e_be_x0020__x002d__x0020_2017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10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11" nillable="true" ma:displayName="Broj verzije" ma:description="Polje se popunjava samo na omotu, te se automatski nasljeđuje u osnovne dokumente i priloge.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12" nillable="true" ma:displayName="Datum pripreme" ma:format="DateOnly" ma:internalName="Datum_x0020_pripreme">
      <xsd:simpleType>
        <xsd:restriction base="dms:DateTime"/>
      </xsd:simpleType>
    </xsd:element>
    <xsd:element name="Pripremio" ma:index="13" nillable="true" ma:displayName="Pripremio" ma:list="UserInfo" ma:SharePointGroup="0" ma:internalName="Priprem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14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15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16" nillable="true" ma:displayName="Kratica OJ (Pripremio) - 2017" ma:format="Dropdown" ma:internalName="Kratica_x0020_OJ_x0020__x0028_Pripremio_x0029__x0020__x002d__x0020_2017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_dlc_DocIdUrl" ma:index="1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1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PersistId" ma:index="2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Šifra_x0020_procedure1" ma:index="23" nillable="true" ma:displayName="Šifra procedure" ma:internalName="_x0160_ifra_x0020_procedure1" ma:readOnly="false">
      <xsd:simpleType>
        <xsd:restriction base="dms:Text">
          <xsd:maxLength value="255"/>
        </xsd:restriction>
      </xsd:simpleType>
    </xsd:element>
    <xsd:element name="Footer_x0028_format_x0029_" ma:index="24" nillable="true" ma:displayName="Footer(format)" ma:internalName="Footer_x0028_format_x0029_" ma:readOnly="false">
      <xsd:simpleType>
        <xsd:restriction base="dms:Text">
          <xsd:maxLength value="255"/>
        </xsd:restriction>
      </xsd:simpleType>
    </xsd:element>
    <xsd:element name="Broj_x0020_Naputka" ma:index="25" nillable="true" ma:displayName="Broj naputka" ma:description="Polje se popunjava samo na omotu, te se automatski nasljeđuje u osnovne dokumente.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26" nillable="true" ma:displayName="Vrijedi od" ma:description="Polje se popunjava samo na omotu, te se automatski nasljeđuje u osnovne dokumente." ma:format="DateOnly" ma:internalName="Vrijedi_x0020_od" ma:readOnly="false">
      <xsd:simpleType>
        <xsd:restriction base="dms:DateTime"/>
      </xsd:simpleType>
    </xsd:element>
    <xsd:element name="Naziv_x0020_prikaza_x0020_procesa_x002f_landscape-a" ma:index="29" nillable="true" ma:displayName="Šifra prikaza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30" nillable="true" ma:displayName="Sektor/odjel/odgovorna osoba (Report)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31" nillable="true" ma:displayName="Poveznice na druge procedure-test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32" nillable="true" ma:displayName="Osobe koje ažuriraju PAP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35" nillable="true" ma:displayName="Poveznice na druge procedur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Šifra_verzija_datum xmlns="45adb973-3738-4051-9417-704071a43e5d">L6_PP_O9_v3.6_201868</Šifra_verzija_datum>
    <Kratica_x0020_OJ_x0020_-_x0020_nova xmlns="45adb973-3738-4051-9417-704071a43e5d" xsi:nil="true"/>
    <Kratica_x0020_OJ1 xmlns="45adb973-3738-4051-9417-704071a43e5d" xsi:nil="true"/>
    <Poveznice_x0020_na_x0020_druge_x0020_procedure xmlns="45adb973-3738-4051-9417-704071a43e5d"/>
    <Broj_x0020_verzije xmlns="45adb973-3738-4051-9417-704071a43e5d">3.6</Broj_x0020_verzije>
    <Kratica_x0020_OJ_x0020__x0028_Pripremio_x0029__x0020_-_x0020_2017 xmlns="45adb973-3738-4051-9417-704071a43e5d" xsi:nil="true"/>
    <Kratica_x0020_sektora_x002f_službe_x0020_-_x0020_2017 xmlns="45adb973-3738-4051-9417-704071a43e5d"/>
    <Pripremio xmlns="45adb973-3738-4051-9417-704071a43e5d">
      <UserInfo>
        <DisplayName/>
        <AccountId xsi:nil="true"/>
        <AccountType/>
      </UserInfo>
    </Pripremio>
    <Kratica_x0020_OJ_x0020__x0028_Pripremio_x0029__x0020_-_x0020_nova xmlns="45adb973-3738-4051-9417-704071a43e5d" xsi:nil="true"/>
    <Naziv_x0020_prikaza_x0020_procesa_x002f_landscape-a xmlns="45adb973-3738-4051-9417-704071a43e5d">15</Naziv_x0020_prikaza_x0020_procesa_x002f_landscape-a>
    <Datum_x0020_pripreme xmlns="45adb973-3738-4051-9417-704071a43e5d" xsi:nil="true"/>
    <Prilog_x0020_broj xmlns="45adb973-3738-4051-9417-704071a43e5d">Prilog II</Prilog_x0020_broj>
    <Vrijedi_x0020_od xmlns="45adb973-3738-4051-9417-704071a43e5d">2018-06-07T22:00:00+00:00</Vrijedi_x0020_od>
    <Šifra_x0020_procedure1 xmlns="45adb973-3738-4051-9417-704071a43e5d">L6_PP</Šifra_x0020_procedure1>
    <Sektor_x002f_odjel_x002f_odgovorna_x0020_osoba_x0020__x0028_Report_x0029_ xmlns="45adb973-3738-4051-9417-704071a43e5d" xsi:nil="true"/>
    <Datum_x0020_verzije xmlns="45adb973-3738-4051-9417-704071a43e5d">2018-06-07T22:00:00+00:00</Datum_x0020_verzije>
    <Status_x0020_verzije1 xmlns="45adb973-3738-4051-9417-704071a43e5d">(5) Važeća verzija</Status_x0020_verzije1>
    <Naziv_x0020_na_x0020_engleskom_x0020_jeziku xmlns="45adb973-3738-4051-9417-704071a43e5d" xsi:nil="true"/>
    <Šifra xmlns="45adb973-3738-4051-9417-704071a43e5d">L6_PP_O9</Šifra>
    <Kratica_x0020_OJ_x0020__x0028_Pripremio_x0029_ xmlns="45adb973-3738-4051-9417-704071a43e5d" xsi:nil="true"/>
    <Broj_x0020_Naputka xmlns="45adb973-3738-4051-9417-704071a43e5d">254</Broj_x0020_Naputka>
    <Osobe_x0020_koje_x0020_ažuriraju_x0020_PAP xmlns="45adb973-3738-4051-9417-704071a43e5d">
      <UserInfo>
        <DisplayName/>
        <AccountId xsi:nil="true"/>
        <AccountType/>
      </UserInfo>
    </Osobe_x0020_koje_x0020_ažuriraju_x0020_PAP>
    <_dlc_DocId xmlns="45adb973-3738-4051-9417-704071a43e5d">VY2WPRCRYZME-5-11572</_dlc_DocId>
    <_dlc_DocIdUrl xmlns="45adb973-3738-4051-9417-704071a43e5d">
      <Url>http://sharepoint2.dmssa.local:8080/_layouts/DocIdRedir.aspx?ID=VY2WPRCRYZME-5-11572</Url>
      <Description>VY2WPRCRYZME-5-11572</Description>
    </_dlc_DocIdUrl>
    <Poveznice_x0020_na_x0020_druge_x0020_procedure_x0020_-_x0020_novo xmlns="45adb973-3738-4051-9417-704071a43e5d" xsi:nil="true"/>
    <Šifra_x0020_prikaza_x0020_procesa1 xmlns="45adb973-3738-4051-9417-704071a43e5d" xsi:nil="true"/>
    <Footer_x0028_format_x0029_ xmlns="45adb973-3738-4051-9417-704071a43e5d" xsi:nil="true"/>
  </documentManagement>
</p:properties>
</file>

<file path=customXml/item7.xml><?xml version="1.0" encoding="utf-8"?>
<?mso-contentType ?>
<p:Policy xmlns:p="office.server.policy" id="" local="true">
  <p:Name>Obrazac (Excel)</p:Name>
  <p:Description/>
  <p:Statement/>
  <p:PolicyItems>
    <p:PolicyItem featureId="Microsoft.Office.RecordsManagement.PolicyFeatures.PolicyAudit" staticId="0x010100EA32AD1FF646D245AA7445C5A2052E12|8138272" UniqueId="615e3ab4-fb3d-457e-80b2-5cc23298021c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00C0E42-9D6A-4422-804A-CA93B43633AC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AA320E23-E887-4923-98DD-BFE18BC45F9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4DF3C3D-220B-47EA-AE0D-AF0F218F3E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E71E1C6-60D6-4417-862E-E761E6D6FE94}">
  <ds:schemaRefs>
    <ds:schemaRef ds:uri="http://purl.org/dc/terms/"/>
    <ds:schemaRef ds:uri="45adb973-3738-4051-9417-704071a43e5d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elements/1.1/"/>
    <ds:schemaRef ds:uri="http://schemas.microsoft.com/sharepoint/v3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7.xml><?xml version="1.0" encoding="utf-8"?>
<ds:datastoreItem xmlns:ds="http://schemas.openxmlformats.org/officeDocument/2006/customXml" ds:itemID="{7FF1D430-522B-421A-BAEA-7EAF50692D6C}">
  <ds:schemaRefs>
    <ds:schemaRef ds:uri="office.server.policy"/>
  </ds:schemaRefs>
</ds:datastoreItem>
</file>

<file path=customXml/itemProps8.xml><?xml version="1.0" encoding="utf-8"?>
<ds:datastoreItem xmlns:ds="http://schemas.openxmlformats.org/officeDocument/2006/customXml" ds:itemID="{23A5D3DA-6054-4427-BCEA-044F89A26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Predložak%20kontrolne%20liste%202017</Template>
  <TotalTime>1</TotalTime>
  <Pages>5</Pages>
  <Words>748</Words>
  <Characters>4267</Characters>
  <Application>Microsoft Office Word</Application>
  <DocSecurity>4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Zahtjev za promjene</vt:lpstr>
    </vt:vector>
  </TitlesOfParts>
  <Company>APPRRR</Company>
  <LinksUpToDate>false</LinksUpToDate>
  <CharactersWithSpaces>5005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promjene</dc:title>
  <dc:creator>Vesna Jurković</dc:creator>
  <cp:lastModifiedBy>Irena Kruljac</cp:lastModifiedBy>
  <cp:revision>2</cp:revision>
  <cp:lastPrinted>2010-11-04T08:04:00Z</cp:lastPrinted>
  <dcterms:created xsi:type="dcterms:W3CDTF">2018-06-11T06:23:00Z</dcterms:created>
  <dcterms:modified xsi:type="dcterms:W3CDTF">2018-06-11T06:23:00Z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0x010100EA32AD1FF646D245AA7445C5A2052E1200266E81F31DEA3445AD2B1162514BCCD3</vt:lpwstr>
  </property>
  <property fmtid="{D5CDD505-2E9C-101B-9397-08002B2CF9AE}" pid="4" name="_dlc_DocIdItemGuid">
    <vt:lpwstr>e3609771-749c-48a0-9410-a804c9d96819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f7905e06-c13b-4949-980e-40d49d6baf25,2;f7905e06-c13b-4949-980e-40d49d6baf25,4;f7905e06-c13b-4949-980e-40d49d6baf25,6;f7905e06-c13b-4949-980e-40d49d6baf25,2;f7905e06-c13b-4949-980e-40d49d6baf25,4;f7905e06-c13b-4949-980e-40d49d6baf25,6;f7905e06-c13b-4949-98</vt:lpwstr>
  </property>
  <property fmtid="{D5CDD505-2E9C-101B-9397-08002B2CF9AE}" pid="10" name="_docset_NoMedatataSyncRequired">
    <vt:lpwstr>False</vt:lpwstr>
  </property>
</Properties>
</file>